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64E20" w14:textId="2860A3A5" w:rsidR="002C7C12" w:rsidRPr="006A5C9F" w:rsidRDefault="00B57FDB" w:rsidP="002C7C12">
      <w:pPr>
        <w:spacing w:after="0" w:line="240" w:lineRule="auto"/>
        <w:jc w:val="center"/>
        <w:rPr>
          <w:rFonts w:cs="Arial"/>
          <w:b/>
          <w:sz w:val="32"/>
          <w:lang w:val="en-GB"/>
        </w:rPr>
      </w:pPr>
      <w:r w:rsidRPr="006A5C9F">
        <w:rPr>
          <w:rFonts w:cs="Arial"/>
          <w:b/>
          <w:sz w:val="32"/>
          <w:lang w:val="en-GB"/>
        </w:rPr>
        <w:t>Content Managers Advisory</w:t>
      </w:r>
      <w:r w:rsidR="002C7C12" w:rsidRPr="006A5C9F">
        <w:rPr>
          <w:rFonts w:cs="Arial"/>
          <w:b/>
          <w:sz w:val="32"/>
          <w:lang w:val="en-GB"/>
        </w:rPr>
        <w:t xml:space="preserve"> Group</w:t>
      </w:r>
    </w:p>
    <w:p w14:paraId="11E01FA8" w14:textId="6C7AD34C" w:rsidR="002C7C12" w:rsidRPr="006A5C9F" w:rsidRDefault="00F127FF" w:rsidP="002C7C12">
      <w:pPr>
        <w:spacing w:after="0" w:line="240" w:lineRule="auto"/>
        <w:jc w:val="center"/>
        <w:rPr>
          <w:rFonts w:cs="Arial"/>
          <w:b/>
          <w:sz w:val="28"/>
          <w:lang w:val="en-GB"/>
        </w:rPr>
      </w:pPr>
      <w:r w:rsidRPr="006A5C9F">
        <w:rPr>
          <w:rFonts w:cs="Arial"/>
          <w:b/>
          <w:sz w:val="28"/>
          <w:lang w:val="en-GB"/>
        </w:rPr>
        <w:t>Wednesday</w:t>
      </w:r>
      <w:r w:rsidR="004E71E7" w:rsidRPr="006A5C9F">
        <w:rPr>
          <w:rFonts w:cs="Arial"/>
          <w:b/>
          <w:sz w:val="28"/>
          <w:lang w:val="en-GB"/>
        </w:rPr>
        <w:t xml:space="preserve"> </w:t>
      </w:r>
      <w:r w:rsidR="003F13EF" w:rsidRPr="006A5C9F">
        <w:rPr>
          <w:rFonts w:cs="Arial"/>
          <w:b/>
          <w:sz w:val="28"/>
          <w:lang w:val="en-GB"/>
        </w:rPr>
        <w:t>1</w:t>
      </w:r>
      <w:r w:rsidR="009446F9">
        <w:rPr>
          <w:rFonts w:cs="Arial"/>
          <w:b/>
          <w:sz w:val="28"/>
          <w:lang w:val="en-GB"/>
        </w:rPr>
        <w:t>4</w:t>
      </w:r>
      <w:r w:rsidR="003F13EF" w:rsidRPr="006A5C9F">
        <w:rPr>
          <w:rFonts w:cs="Arial"/>
          <w:b/>
          <w:sz w:val="28"/>
          <w:vertAlign w:val="superscript"/>
          <w:lang w:val="en-GB"/>
        </w:rPr>
        <w:t>th</w:t>
      </w:r>
      <w:r w:rsidR="003F13EF" w:rsidRPr="006A5C9F">
        <w:rPr>
          <w:rFonts w:cs="Arial"/>
          <w:b/>
          <w:sz w:val="28"/>
          <w:lang w:val="en-GB"/>
        </w:rPr>
        <w:t xml:space="preserve"> </w:t>
      </w:r>
      <w:r w:rsidR="009446F9">
        <w:rPr>
          <w:rFonts w:cs="Arial"/>
          <w:b/>
          <w:sz w:val="28"/>
          <w:lang w:val="en-GB"/>
        </w:rPr>
        <w:t>March</w:t>
      </w:r>
      <w:r w:rsidR="003F13EF" w:rsidRPr="006A5C9F">
        <w:rPr>
          <w:rFonts w:cs="Arial"/>
          <w:b/>
          <w:sz w:val="28"/>
          <w:lang w:val="en-GB"/>
        </w:rPr>
        <w:t xml:space="preserve"> 2017</w:t>
      </w:r>
    </w:p>
    <w:p w14:paraId="52755206" w14:textId="77777777" w:rsidR="006427F7" w:rsidRPr="006A5C9F" w:rsidRDefault="006427F7" w:rsidP="00983DEA">
      <w:pPr>
        <w:pStyle w:val="Title"/>
        <w:rPr>
          <w:lang w:val="en-GB"/>
        </w:rPr>
      </w:pPr>
      <w:r w:rsidRPr="006A5C9F">
        <w:rPr>
          <w:lang w:val="en-GB"/>
        </w:rPr>
        <w:t>Minutes of Meeting</w:t>
      </w:r>
    </w:p>
    <w:p w14:paraId="294EF965" w14:textId="591CCE3A" w:rsidR="00B57FDB" w:rsidRPr="006A5C9F" w:rsidRDefault="00360A03" w:rsidP="00B57FDB">
      <w:pPr>
        <w:rPr>
          <w:b/>
          <w:lang w:val="en-GB"/>
        </w:rPr>
      </w:pPr>
      <w:r w:rsidRPr="006A5C9F">
        <w:rPr>
          <w:b/>
          <w:lang w:val="en-GB"/>
        </w:rPr>
        <w:t xml:space="preserve">Location: </w:t>
      </w:r>
      <w:r w:rsidR="00633A6C" w:rsidRPr="006A5C9F">
        <w:rPr>
          <w:b/>
          <w:lang w:val="en-GB"/>
        </w:rPr>
        <w:t>Teleconference</w:t>
      </w:r>
    </w:p>
    <w:tbl>
      <w:tblPr>
        <w:tblStyle w:val="TableGrid"/>
        <w:tblW w:w="0" w:type="auto"/>
        <w:tblLook w:val="04A0" w:firstRow="1" w:lastRow="0" w:firstColumn="1" w:lastColumn="0" w:noHBand="0" w:noVBand="1"/>
      </w:tblPr>
      <w:tblGrid>
        <w:gridCol w:w="4927"/>
        <w:gridCol w:w="4927"/>
      </w:tblGrid>
      <w:tr w:rsidR="006A1B08" w:rsidRPr="006A5C9F" w14:paraId="6944F954" w14:textId="77777777" w:rsidTr="006A1B08">
        <w:tc>
          <w:tcPr>
            <w:tcW w:w="4927" w:type="dxa"/>
          </w:tcPr>
          <w:p w14:paraId="4B011F4D" w14:textId="522D17D9" w:rsidR="006A1B08" w:rsidRPr="006A5C9F" w:rsidRDefault="006A1B08" w:rsidP="00B57FDB">
            <w:pPr>
              <w:rPr>
                <w:rFonts w:cs="Arial"/>
                <w:b/>
                <w:sz w:val="28"/>
                <w:szCs w:val="28"/>
                <w:u w:val="single"/>
              </w:rPr>
            </w:pPr>
            <w:r w:rsidRPr="006A5C9F">
              <w:rPr>
                <w:rFonts w:cs="Arial"/>
                <w:b/>
                <w:sz w:val="28"/>
                <w:szCs w:val="28"/>
                <w:u w:val="single"/>
              </w:rPr>
              <w:t>Attendees:</w:t>
            </w:r>
          </w:p>
        </w:tc>
        <w:tc>
          <w:tcPr>
            <w:tcW w:w="4927" w:type="dxa"/>
          </w:tcPr>
          <w:p w14:paraId="051A9EA6" w14:textId="26F8C2BD" w:rsidR="006A1B08" w:rsidRPr="006A5C9F" w:rsidRDefault="006A1B08" w:rsidP="00B57FDB">
            <w:pPr>
              <w:rPr>
                <w:rFonts w:cs="Arial"/>
                <w:b/>
                <w:sz w:val="28"/>
                <w:szCs w:val="28"/>
                <w:u w:val="single"/>
              </w:rPr>
            </w:pPr>
            <w:r w:rsidRPr="006A5C9F">
              <w:rPr>
                <w:rFonts w:cs="Arial"/>
                <w:b/>
                <w:sz w:val="28"/>
                <w:szCs w:val="28"/>
                <w:u w:val="single"/>
              </w:rPr>
              <w:t>Apologies:</w:t>
            </w:r>
          </w:p>
        </w:tc>
      </w:tr>
      <w:tr w:rsidR="006A1B08" w:rsidRPr="006A5C9F" w14:paraId="73B87B49" w14:textId="77777777" w:rsidTr="006A1B08">
        <w:tc>
          <w:tcPr>
            <w:tcW w:w="4927" w:type="dxa"/>
          </w:tcPr>
          <w:p w14:paraId="33A945C8" w14:textId="0F63860A" w:rsidR="006A1B08" w:rsidRPr="006A5C9F" w:rsidRDefault="005458BD" w:rsidP="006A1B08">
            <w:pPr>
              <w:shd w:val="clear" w:color="auto" w:fill="FFFFFF"/>
              <w:spacing w:after="0" w:line="240" w:lineRule="auto"/>
              <w:rPr>
                <w:rFonts w:eastAsia="Times New Roman" w:cs="Arial"/>
                <w:color w:val="333333"/>
                <w:sz w:val="20"/>
                <w:szCs w:val="20"/>
              </w:rPr>
            </w:pPr>
            <w:hyperlink r:id="rId9" w:history="1">
              <w:r w:rsidR="006A1B08" w:rsidRPr="006A5C9F">
                <w:rPr>
                  <w:rStyle w:val="Hyperlink"/>
                  <w:rFonts w:eastAsia="Times New Roman" w:cs="Arial"/>
                  <w:color w:val="3B73AF"/>
                  <w:sz w:val="20"/>
                  <w:szCs w:val="20"/>
                  <w:bdr w:val="single" w:sz="6" w:space="0" w:color="CCCCCC" w:frame="1"/>
                  <w:shd w:val="clear" w:color="auto" w:fill="F5F5F5"/>
                </w:rPr>
                <w:t>Cathy Richardson</w:t>
              </w:r>
            </w:hyperlink>
            <w:r w:rsidR="006A1B08" w:rsidRPr="006A5C9F">
              <w:rPr>
                <w:rFonts w:eastAsia="Times New Roman" w:cs="Arial"/>
                <w:color w:val="333333"/>
                <w:sz w:val="20"/>
                <w:szCs w:val="20"/>
              </w:rPr>
              <w:t xml:space="preserve"> (CRI) (Co-chair) </w:t>
            </w:r>
          </w:p>
          <w:p w14:paraId="7FE6C838" w14:textId="77777777" w:rsidR="006A1B08" w:rsidRPr="006A5C9F" w:rsidRDefault="005458BD" w:rsidP="006A1B08">
            <w:pPr>
              <w:shd w:val="clear" w:color="auto" w:fill="FFFFFF"/>
              <w:spacing w:after="0" w:line="240" w:lineRule="auto"/>
              <w:rPr>
                <w:rFonts w:eastAsia="Times New Roman" w:cs="Arial"/>
                <w:color w:val="333333"/>
                <w:sz w:val="20"/>
                <w:szCs w:val="20"/>
              </w:rPr>
            </w:pPr>
            <w:hyperlink r:id="rId10" w:history="1">
              <w:r w:rsidR="006A1B08" w:rsidRPr="006A5C9F">
                <w:rPr>
                  <w:rStyle w:val="Hyperlink"/>
                  <w:rFonts w:eastAsia="Times New Roman" w:cs="Arial"/>
                  <w:color w:val="3B73AF"/>
                  <w:sz w:val="20"/>
                  <w:szCs w:val="20"/>
                  <w:bdr w:val="single" w:sz="6" w:space="0" w:color="CCCCCC" w:frame="1"/>
                  <w:shd w:val="clear" w:color="auto" w:fill="F5F5F5"/>
                </w:rPr>
                <w:t>Lesley MacNeil</w:t>
              </w:r>
            </w:hyperlink>
            <w:r w:rsidR="006A1B08" w:rsidRPr="006A5C9F">
              <w:rPr>
                <w:rFonts w:eastAsia="Times New Roman" w:cs="Arial"/>
                <w:color w:val="333333"/>
                <w:sz w:val="20"/>
                <w:szCs w:val="20"/>
              </w:rPr>
              <w:t> (LMA) (Co-chair) </w:t>
            </w:r>
          </w:p>
          <w:p w14:paraId="539BFFE2" w14:textId="77777777" w:rsidR="006A1B08" w:rsidRPr="006A5C9F" w:rsidRDefault="005458BD" w:rsidP="006A1B08">
            <w:pPr>
              <w:shd w:val="clear" w:color="auto" w:fill="FFFFFF"/>
              <w:spacing w:after="0" w:line="240" w:lineRule="auto"/>
              <w:rPr>
                <w:rFonts w:eastAsia="Times New Roman" w:cs="Arial"/>
                <w:color w:val="333333"/>
                <w:sz w:val="20"/>
                <w:szCs w:val="20"/>
              </w:rPr>
            </w:pPr>
            <w:hyperlink r:id="rId11" w:history="1">
              <w:r w:rsidR="006A1B08" w:rsidRPr="006A5C9F">
                <w:rPr>
                  <w:rStyle w:val="Hyperlink"/>
                  <w:rFonts w:eastAsia="Times New Roman" w:cs="Arial"/>
                  <w:color w:val="3B73AF"/>
                  <w:sz w:val="20"/>
                  <w:szCs w:val="20"/>
                  <w:bdr w:val="single" w:sz="6" w:space="0" w:color="CCCCCC" w:frame="1"/>
                  <w:shd w:val="clear" w:color="auto" w:fill="F5F5F5"/>
                </w:rPr>
                <w:t>Elaine Wooler</w:t>
              </w:r>
            </w:hyperlink>
            <w:r w:rsidR="006A1B08" w:rsidRPr="006A5C9F">
              <w:rPr>
                <w:rFonts w:eastAsia="Times New Roman" w:cs="Arial"/>
                <w:color w:val="333333"/>
                <w:sz w:val="20"/>
                <w:szCs w:val="20"/>
              </w:rPr>
              <w:t> (EWO) (UK) </w:t>
            </w:r>
          </w:p>
          <w:p w14:paraId="22B45E8A" w14:textId="77777777" w:rsidR="006A1B08" w:rsidRPr="006A5C9F" w:rsidRDefault="005458BD" w:rsidP="006A1B08">
            <w:pPr>
              <w:shd w:val="clear" w:color="auto" w:fill="FFFFFF"/>
              <w:spacing w:after="0" w:line="240" w:lineRule="auto"/>
              <w:rPr>
                <w:rFonts w:eastAsia="Times New Roman" w:cs="Arial"/>
                <w:color w:val="333333"/>
                <w:sz w:val="20"/>
                <w:szCs w:val="20"/>
              </w:rPr>
            </w:pPr>
            <w:hyperlink r:id="rId12" w:history="1">
              <w:r w:rsidR="006A1B08" w:rsidRPr="006A5C9F">
                <w:rPr>
                  <w:rStyle w:val="Hyperlink"/>
                  <w:rFonts w:eastAsia="Times New Roman" w:cs="Arial"/>
                  <w:color w:val="3B73AF"/>
                  <w:sz w:val="20"/>
                  <w:szCs w:val="20"/>
                  <w:bdr w:val="single" w:sz="6" w:space="0" w:color="CCCCCC" w:frame="1"/>
                  <w:shd w:val="clear" w:color="auto" w:fill="F5F5F5"/>
                </w:rPr>
                <w:t>Daniel Karlsson</w:t>
              </w:r>
            </w:hyperlink>
            <w:r w:rsidR="006A1B08" w:rsidRPr="006A5C9F">
              <w:rPr>
                <w:rFonts w:eastAsia="Times New Roman" w:cs="Arial"/>
                <w:color w:val="333333"/>
                <w:sz w:val="20"/>
                <w:szCs w:val="20"/>
              </w:rPr>
              <w:t> (DKA) (Sweden) </w:t>
            </w:r>
          </w:p>
          <w:p w14:paraId="387A26E4" w14:textId="77777777" w:rsidR="002B3650" w:rsidRPr="006A5C9F" w:rsidRDefault="005458BD" w:rsidP="002B3650">
            <w:pPr>
              <w:shd w:val="clear" w:color="auto" w:fill="FFFFFF"/>
              <w:spacing w:after="0" w:line="240" w:lineRule="auto"/>
              <w:rPr>
                <w:rFonts w:eastAsia="Times New Roman" w:cs="Arial"/>
                <w:color w:val="333333"/>
                <w:sz w:val="20"/>
                <w:szCs w:val="20"/>
              </w:rPr>
            </w:pPr>
            <w:hyperlink r:id="rId13" w:history="1">
              <w:r w:rsidR="002B3650" w:rsidRPr="006A5C9F">
                <w:rPr>
                  <w:rStyle w:val="Hyperlink"/>
                  <w:rFonts w:eastAsia="Times New Roman" w:cs="Arial"/>
                  <w:color w:val="3B73AF"/>
                  <w:sz w:val="20"/>
                  <w:szCs w:val="20"/>
                  <w:bdr w:val="single" w:sz="6" w:space="0" w:color="CCCCCC" w:frame="1"/>
                  <w:shd w:val="clear" w:color="auto" w:fill="F5F5F5"/>
                </w:rPr>
                <w:t>Matt Cordell</w:t>
              </w:r>
            </w:hyperlink>
            <w:r w:rsidR="002B3650" w:rsidRPr="006A5C9F">
              <w:rPr>
                <w:rFonts w:eastAsia="Times New Roman" w:cs="Arial"/>
                <w:color w:val="333333"/>
                <w:sz w:val="20"/>
                <w:szCs w:val="20"/>
              </w:rPr>
              <w:t> (MCO) (Australia) </w:t>
            </w:r>
          </w:p>
          <w:p w14:paraId="4132CCE6" w14:textId="77777777" w:rsidR="002B3650" w:rsidRPr="006A5C9F" w:rsidRDefault="005458BD" w:rsidP="002B3650">
            <w:pPr>
              <w:shd w:val="clear" w:color="auto" w:fill="FFFFFF"/>
              <w:spacing w:after="0" w:line="240" w:lineRule="auto"/>
              <w:rPr>
                <w:rFonts w:eastAsia="Times New Roman" w:cs="Arial"/>
                <w:color w:val="333333"/>
                <w:sz w:val="20"/>
                <w:szCs w:val="20"/>
              </w:rPr>
            </w:pPr>
            <w:hyperlink r:id="rId14" w:history="1">
              <w:r w:rsidR="002B3650" w:rsidRPr="006A5C9F">
                <w:rPr>
                  <w:rStyle w:val="Hyperlink"/>
                  <w:rFonts w:eastAsia="Times New Roman" w:cs="Arial"/>
                  <w:color w:val="3B73AF"/>
                  <w:sz w:val="20"/>
                  <w:szCs w:val="20"/>
                  <w:bdr w:val="single" w:sz="6" w:space="0" w:color="CCCCCC" w:frame="1"/>
                  <w:shd w:val="clear" w:color="auto" w:fill="F5F5F5"/>
                </w:rPr>
                <w:t>John Fountain</w:t>
              </w:r>
            </w:hyperlink>
            <w:r w:rsidR="002B3650" w:rsidRPr="006A5C9F">
              <w:rPr>
                <w:rFonts w:eastAsia="Times New Roman" w:cs="Arial"/>
                <w:color w:val="333333"/>
                <w:sz w:val="20"/>
                <w:szCs w:val="20"/>
              </w:rPr>
              <w:t> (JFO) (New Zealand) </w:t>
            </w:r>
          </w:p>
          <w:p w14:paraId="54EB65C0" w14:textId="77777777" w:rsidR="002B3650" w:rsidRPr="006A5C9F" w:rsidRDefault="005458BD" w:rsidP="002B3650">
            <w:pPr>
              <w:shd w:val="clear" w:color="auto" w:fill="FFFFFF"/>
              <w:spacing w:after="0" w:line="240" w:lineRule="auto"/>
              <w:rPr>
                <w:rFonts w:eastAsia="Times New Roman" w:cs="Arial"/>
                <w:color w:val="333333"/>
                <w:sz w:val="20"/>
                <w:szCs w:val="20"/>
              </w:rPr>
            </w:pPr>
            <w:hyperlink r:id="rId15" w:history="1">
              <w:r w:rsidR="002B3650" w:rsidRPr="006A5C9F">
                <w:rPr>
                  <w:rStyle w:val="Hyperlink"/>
                  <w:rFonts w:eastAsia="Times New Roman" w:cs="Arial"/>
                  <w:color w:val="3B73AF"/>
                  <w:sz w:val="20"/>
                  <w:szCs w:val="20"/>
                  <w:bdr w:val="single" w:sz="6" w:space="0" w:color="CCCCCC" w:frame="1"/>
                  <w:shd w:val="clear" w:color="auto" w:fill="F5F5F5"/>
                </w:rPr>
                <w:t>Camilla Wiberg Danielsen</w:t>
              </w:r>
            </w:hyperlink>
            <w:r w:rsidR="002B3650" w:rsidRPr="006A5C9F">
              <w:rPr>
                <w:rFonts w:eastAsia="Times New Roman" w:cs="Arial"/>
                <w:color w:val="333333"/>
                <w:sz w:val="20"/>
                <w:szCs w:val="20"/>
              </w:rPr>
              <w:t> (CWD) (Denmark) </w:t>
            </w:r>
          </w:p>
          <w:p w14:paraId="7A6CD5AD" w14:textId="3F20158B" w:rsidR="009446F9" w:rsidRDefault="005458BD" w:rsidP="009446F9">
            <w:pPr>
              <w:shd w:val="clear" w:color="auto" w:fill="FFFFFF"/>
              <w:spacing w:after="0" w:line="240" w:lineRule="auto"/>
              <w:rPr>
                <w:rFonts w:eastAsia="Times New Roman" w:cs="Arial"/>
                <w:color w:val="333333"/>
                <w:sz w:val="20"/>
                <w:szCs w:val="20"/>
                <w:lang w:val="en-GB"/>
              </w:rPr>
            </w:pPr>
            <w:hyperlink r:id="rId16" w:history="1">
              <w:r w:rsidR="009446F9" w:rsidRPr="009446F9">
                <w:rPr>
                  <w:rFonts w:eastAsia="Times New Roman" w:cs="Arial"/>
                  <w:color w:val="3B73AF"/>
                  <w:sz w:val="20"/>
                  <w:szCs w:val="20"/>
                  <w:bdr w:val="single" w:sz="6" w:space="0" w:color="CCCCCC" w:frame="1"/>
                  <w:shd w:val="clear" w:color="auto" w:fill="F5F5F5"/>
                  <w:lang w:val="en-GB"/>
                </w:rPr>
                <w:t>Jostein Ven</w:t>
              </w:r>
            </w:hyperlink>
            <w:r w:rsidR="009446F9" w:rsidRPr="009446F9">
              <w:rPr>
                <w:rFonts w:eastAsia="Times New Roman" w:cs="Arial"/>
                <w:color w:val="333333"/>
                <w:sz w:val="20"/>
                <w:szCs w:val="20"/>
                <w:lang w:val="en-GB"/>
              </w:rPr>
              <w:t xml:space="preserve"> (JVE) (Norway)</w:t>
            </w:r>
          </w:p>
          <w:p w14:paraId="1242B357" w14:textId="2103F0E9" w:rsidR="00C8287B" w:rsidRPr="00C8287B" w:rsidRDefault="00C8287B" w:rsidP="00784942">
            <w:pPr>
              <w:shd w:val="clear" w:color="auto" w:fill="FFFFFF"/>
              <w:spacing w:after="0" w:line="240" w:lineRule="auto"/>
              <w:rPr>
                <w:rFonts w:eastAsia="Times New Roman" w:cs="Arial"/>
                <w:color w:val="333333"/>
                <w:sz w:val="20"/>
                <w:szCs w:val="20"/>
                <w:lang w:val="en-GB"/>
              </w:rPr>
            </w:pPr>
            <w:r>
              <w:rPr>
                <w:rFonts w:eastAsia="Times New Roman" w:cs="Arial"/>
                <w:color w:val="333333"/>
                <w:sz w:val="20"/>
                <w:szCs w:val="20"/>
                <w:lang w:val="en-GB"/>
              </w:rPr>
              <w:t>Zac Whitewood-Moores (ZMA) (</w:t>
            </w:r>
            <w:r w:rsidR="002B522C">
              <w:rPr>
                <w:rFonts w:eastAsia="Times New Roman" w:cs="Arial"/>
                <w:color w:val="333333"/>
                <w:sz w:val="20"/>
                <w:szCs w:val="20"/>
                <w:lang w:val="en-GB"/>
              </w:rPr>
              <w:t xml:space="preserve">Chair of Nursing SIG - </w:t>
            </w:r>
            <w:r w:rsidRPr="002B522C">
              <w:rPr>
                <w:rFonts w:eastAsia="Times New Roman" w:cs="Arial"/>
                <w:i/>
                <w:color w:val="333333"/>
                <w:sz w:val="20"/>
                <w:szCs w:val="20"/>
                <w:lang w:val="en-GB"/>
              </w:rPr>
              <w:t>Guest</w:t>
            </w:r>
            <w:r>
              <w:rPr>
                <w:rFonts w:eastAsia="Times New Roman" w:cs="Arial"/>
                <w:color w:val="333333"/>
                <w:sz w:val="20"/>
                <w:szCs w:val="20"/>
                <w:lang w:val="en-GB"/>
              </w:rPr>
              <w:t>)</w:t>
            </w:r>
          </w:p>
          <w:p w14:paraId="161E001B" w14:textId="1E93BB50" w:rsidR="006A1B08" w:rsidRPr="009446F9" w:rsidRDefault="005458BD" w:rsidP="00784942">
            <w:pPr>
              <w:numPr>
                <w:ilvl w:val="0"/>
                <w:numId w:val="40"/>
              </w:numPr>
              <w:shd w:val="clear" w:color="auto" w:fill="FFFFFF"/>
              <w:spacing w:after="0" w:line="240" w:lineRule="auto"/>
              <w:ind w:left="0"/>
              <w:rPr>
                <w:rFonts w:ascii="Arial" w:eastAsia="Times New Roman" w:hAnsi="Arial" w:cs="Arial"/>
                <w:color w:val="333333"/>
                <w:sz w:val="21"/>
                <w:szCs w:val="21"/>
                <w:lang w:val="en-GB"/>
              </w:rPr>
            </w:pPr>
            <w:hyperlink r:id="rId17" w:history="1">
              <w:r w:rsidR="009446F9" w:rsidRPr="009446F9">
                <w:rPr>
                  <w:rFonts w:eastAsia="Times New Roman" w:cs="Arial"/>
                  <w:color w:val="3B73AF"/>
                  <w:sz w:val="20"/>
                  <w:szCs w:val="20"/>
                  <w:bdr w:val="single" w:sz="6" w:space="0" w:color="CCCCCC" w:frame="1"/>
                  <w:shd w:val="clear" w:color="auto" w:fill="F5F5F5"/>
                  <w:lang w:val="en-GB"/>
                </w:rPr>
                <w:t>Monica Harry</w:t>
              </w:r>
            </w:hyperlink>
            <w:r w:rsidR="009446F9" w:rsidRPr="009446F9">
              <w:rPr>
                <w:rFonts w:eastAsia="Times New Roman" w:cs="Arial"/>
                <w:color w:val="333333"/>
                <w:sz w:val="20"/>
                <w:szCs w:val="20"/>
                <w:lang w:val="en-GB"/>
              </w:rPr>
              <w:t xml:space="preserve"> (MHA) (SNOMED International staff)</w:t>
            </w:r>
          </w:p>
        </w:tc>
        <w:tc>
          <w:tcPr>
            <w:tcW w:w="4927" w:type="dxa"/>
          </w:tcPr>
          <w:p w14:paraId="25CEACCF" w14:textId="77777777" w:rsidR="009446F9" w:rsidRPr="006A5C9F" w:rsidRDefault="005458BD" w:rsidP="009446F9">
            <w:pPr>
              <w:shd w:val="clear" w:color="auto" w:fill="FFFFFF"/>
              <w:spacing w:after="0" w:line="240" w:lineRule="auto"/>
              <w:rPr>
                <w:rFonts w:eastAsia="Times New Roman" w:cs="Arial"/>
                <w:color w:val="333333"/>
                <w:sz w:val="20"/>
                <w:szCs w:val="20"/>
              </w:rPr>
            </w:pPr>
            <w:hyperlink r:id="rId18" w:history="1">
              <w:r w:rsidR="009446F9" w:rsidRPr="006A5C9F">
                <w:rPr>
                  <w:rStyle w:val="Hyperlink"/>
                  <w:rFonts w:eastAsia="Times New Roman" w:cs="Arial"/>
                  <w:color w:val="3B73AF"/>
                  <w:sz w:val="20"/>
                  <w:szCs w:val="20"/>
                  <w:bdr w:val="single" w:sz="6" w:space="0" w:color="CCCCCC" w:frame="1"/>
                  <w:shd w:val="clear" w:color="auto" w:fill="F5F5F5"/>
                </w:rPr>
                <w:t>Linda Parisien</w:t>
              </w:r>
            </w:hyperlink>
            <w:r w:rsidR="009446F9" w:rsidRPr="006A5C9F">
              <w:rPr>
                <w:rFonts w:eastAsia="Times New Roman" w:cs="Arial"/>
                <w:color w:val="333333"/>
                <w:sz w:val="20"/>
                <w:szCs w:val="20"/>
              </w:rPr>
              <w:t> (LPA) (Canada) </w:t>
            </w:r>
          </w:p>
          <w:p w14:paraId="04C85A5E" w14:textId="77777777" w:rsidR="009446F9" w:rsidRDefault="005458BD" w:rsidP="009446F9">
            <w:pPr>
              <w:shd w:val="clear" w:color="auto" w:fill="FFFFFF"/>
              <w:spacing w:after="0" w:line="240" w:lineRule="auto"/>
              <w:rPr>
                <w:rFonts w:eastAsia="Times New Roman" w:cs="Arial"/>
                <w:color w:val="333333"/>
                <w:sz w:val="20"/>
                <w:szCs w:val="20"/>
              </w:rPr>
            </w:pPr>
            <w:hyperlink r:id="rId19" w:history="1">
              <w:r w:rsidR="009446F9" w:rsidRPr="006A5C9F">
                <w:rPr>
                  <w:rStyle w:val="Hyperlink"/>
                  <w:rFonts w:eastAsia="Times New Roman" w:cs="Arial"/>
                  <w:color w:val="3B73AF"/>
                  <w:sz w:val="20"/>
                  <w:szCs w:val="20"/>
                  <w:bdr w:val="single" w:sz="6" w:space="0" w:color="CCCCCC" w:frame="1"/>
                  <w:shd w:val="clear" w:color="auto" w:fill="F5F5F5"/>
                </w:rPr>
                <w:t>Olivier Bodenreider</w:t>
              </w:r>
            </w:hyperlink>
            <w:r w:rsidR="009446F9" w:rsidRPr="006A5C9F">
              <w:rPr>
                <w:rFonts w:eastAsia="Times New Roman" w:cs="Arial"/>
                <w:color w:val="333333"/>
                <w:sz w:val="20"/>
                <w:szCs w:val="20"/>
              </w:rPr>
              <w:t xml:space="preserve"> (OBO) (USA) </w:t>
            </w:r>
          </w:p>
          <w:p w14:paraId="45E1344A" w14:textId="58C600F8" w:rsidR="008946CC" w:rsidRPr="006A5C9F" w:rsidRDefault="005458BD" w:rsidP="006A1B08">
            <w:pPr>
              <w:shd w:val="clear" w:color="auto" w:fill="FFFFFF"/>
              <w:spacing w:after="0" w:line="240" w:lineRule="auto"/>
              <w:rPr>
                <w:rFonts w:eastAsia="Times New Roman" w:cs="Arial"/>
                <w:color w:val="333333"/>
                <w:sz w:val="20"/>
                <w:szCs w:val="20"/>
              </w:rPr>
            </w:pPr>
            <w:hyperlink r:id="rId20" w:history="1">
              <w:r w:rsidR="009446F9" w:rsidRPr="006A5C9F">
                <w:rPr>
                  <w:rStyle w:val="Hyperlink"/>
                  <w:rFonts w:eastAsia="Times New Roman" w:cs="Arial"/>
                  <w:color w:val="3B73AF"/>
                  <w:sz w:val="20"/>
                  <w:szCs w:val="20"/>
                  <w:bdr w:val="single" w:sz="6" w:space="0" w:color="CCCCCC" w:frame="1"/>
                  <w:shd w:val="clear" w:color="auto" w:fill="F5F5F5"/>
                </w:rPr>
                <w:t>Elze de Groot</w:t>
              </w:r>
            </w:hyperlink>
            <w:r w:rsidR="009446F9" w:rsidRPr="006A5C9F">
              <w:rPr>
                <w:rFonts w:eastAsia="Times New Roman" w:cs="Arial"/>
                <w:color w:val="333333"/>
                <w:sz w:val="20"/>
                <w:szCs w:val="20"/>
              </w:rPr>
              <w:t> (EDG) (Netherlands)</w:t>
            </w:r>
          </w:p>
          <w:p w14:paraId="17F6D790" w14:textId="77777777" w:rsidR="006A1B08" w:rsidRPr="006A5C9F" w:rsidRDefault="006A1B08" w:rsidP="00B57FDB">
            <w:pPr>
              <w:rPr>
                <w:b/>
                <w:lang w:val="en-GB"/>
              </w:rPr>
            </w:pPr>
          </w:p>
        </w:tc>
      </w:tr>
    </w:tbl>
    <w:p w14:paraId="34389C6F" w14:textId="77777777" w:rsidR="00311EAE" w:rsidRPr="006A5C9F" w:rsidRDefault="00311EAE" w:rsidP="00311EAE">
      <w:pPr>
        <w:shd w:val="clear" w:color="auto" w:fill="FFFFFF"/>
        <w:spacing w:after="0" w:line="240" w:lineRule="auto"/>
        <w:rPr>
          <w:rFonts w:eastAsia="Times New Roman" w:cs="Arial"/>
          <w:color w:val="333333"/>
          <w:sz w:val="20"/>
          <w:szCs w:val="20"/>
        </w:rPr>
      </w:pPr>
    </w:p>
    <w:p w14:paraId="793AB553" w14:textId="1265F972" w:rsidR="00B57FDB" w:rsidRPr="006A5C9F" w:rsidRDefault="00933AF6" w:rsidP="00B57FDB">
      <w:pPr>
        <w:shd w:val="clear" w:color="auto" w:fill="FFFFFF"/>
        <w:spacing w:before="150"/>
        <w:outlineLvl w:val="1"/>
        <w:rPr>
          <w:rFonts w:eastAsia="Times New Roman" w:cs="Arial"/>
          <w:b/>
          <w:color w:val="333333"/>
          <w:sz w:val="28"/>
          <w:szCs w:val="28"/>
          <w:u w:val="single"/>
          <w:lang w:val="en-GB"/>
        </w:rPr>
      </w:pPr>
      <w:r w:rsidRPr="006A5C9F">
        <w:rPr>
          <w:rFonts w:eastAsia="Times New Roman" w:cs="Arial"/>
          <w:b/>
          <w:color w:val="333333"/>
          <w:sz w:val="28"/>
          <w:szCs w:val="28"/>
          <w:u w:val="single"/>
          <w:lang w:val="en-GB"/>
        </w:rPr>
        <w:t>Discussion item</w:t>
      </w:r>
      <w:r w:rsidR="00352A4D" w:rsidRPr="006A5C9F">
        <w:rPr>
          <w:rFonts w:eastAsia="Times New Roman" w:cs="Arial"/>
          <w:b/>
          <w:color w:val="333333"/>
          <w:sz w:val="28"/>
          <w:szCs w:val="28"/>
          <w:u w:val="single"/>
          <w:lang w:val="en-GB"/>
        </w:rPr>
        <w:t>s</w:t>
      </w:r>
      <w:r w:rsidRPr="006A5C9F">
        <w:rPr>
          <w:rFonts w:eastAsia="Times New Roman" w:cs="Arial"/>
          <w:b/>
          <w:color w:val="333333"/>
          <w:sz w:val="28"/>
          <w:szCs w:val="28"/>
          <w:u w:val="single"/>
          <w:lang w:val="en-GB"/>
        </w:rPr>
        <w:t>:</w:t>
      </w:r>
    </w:p>
    <w:p w14:paraId="31E2979C" w14:textId="21B7AEE7" w:rsidR="00933AF6" w:rsidRPr="006A5C9F" w:rsidRDefault="00933AF6" w:rsidP="00B65F0C">
      <w:pPr>
        <w:pStyle w:val="Agenda1"/>
        <w:rPr>
          <w:lang w:val="en-GB"/>
        </w:rPr>
      </w:pPr>
      <w:r w:rsidRPr="006A5C9F">
        <w:rPr>
          <w:lang w:val="en-GB"/>
        </w:rPr>
        <w:t>Welcome</w:t>
      </w:r>
    </w:p>
    <w:p w14:paraId="5CDF0001" w14:textId="0BDD64CD" w:rsidR="00933AF6" w:rsidRPr="006A5C9F" w:rsidRDefault="00933AF6" w:rsidP="00933AF6">
      <w:pPr>
        <w:spacing w:before="100" w:beforeAutospacing="1" w:after="100" w:afterAutospacing="1"/>
        <w:rPr>
          <w:rFonts w:eastAsia="Times New Roman" w:cs="Arial"/>
          <w:color w:val="333333"/>
          <w:lang w:val="en-GB"/>
        </w:rPr>
      </w:pPr>
      <w:r w:rsidRPr="006A5C9F">
        <w:rPr>
          <w:rFonts w:eastAsia="Times New Roman" w:cs="Arial"/>
          <w:color w:val="333333"/>
          <w:lang w:val="en-GB"/>
        </w:rPr>
        <w:t>CRI welcomed everyone to the call.</w:t>
      </w:r>
    </w:p>
    <w:p w14:paraId="72101960" w14:textId="1EBD9269" w:rsidR="00933AF6" w:rsidRPr="006A5C9F" w:rsidRDefault="00933AF6" w:rsidP="00B65F0C">
      <w:pPr>
        <w:pStyle w:val="Agenda1"/>
        <w:rPr>
          <w:lang w:val="en-GB"/>
        </w:rPr>
      </w:pPr>
      <w:r w:rsidRPr="006A5C9F">
        <w:rPr>
          <w:lang w:val="en-GB"/>
        </w:rPr>
        <w:t>Apologies/conflicts of interest</w:t>
      </w:r>
    </w:p>
    <w:p w14:paraId="4770C4E5" w14:textId="35633A1A" w:rsidR="00933AF6" w:rsidRPr="006A5C9F" w:rsidRDefault="00933AF6" w:rsidP="00933AF6">
      <w:pPr>
        <w:rPr>
          <w:rFonts w:eastAsia="Times New Roman" w:cs="Arial"/>
          <w:color w:val="333333"/>
          <w:lang w:val="en-GB"/>
        </w:rPr>
      </w:pPr>
      <w:r w:rsidRPr="006A5C9F">
        <w:rPr>
          <w:rFonts w:eastAsia="Times New Roman" w:cs="Arial"/>
          <w:color w:val="333333"/>
          <w:lang w:val="en-GB"/>
        </w:rPr>
        <w:t xml:space="preserve">Apologies are referenced above. No conflicts of interest were declared. </w:t>
      </w:r>
    </w:p>
    <w:p w14:paraId="34E8AD62" w14:textId="51646D3B" w:rsidR="00933AF6" w:rsidRPr="006A5C9F" w:rsidRDefault="00933AF6" w:rsidP="00B65F0C">
      <w:pPr>
        <w:pStyle w:val="Agenda1"/>
        <w:rPr>
          <w:lang w:val="en-GB"/>
        </w:rPr>
      </w:pPr>
      <w:r w:rsidRPr="006A5C9F">
        <w:rPr>
          <w:lang w:val="en-GB"/>
        </w:rPr>
        <w:t>Minutes</w:t>
      </w:r>
      <w:r w:rsidR="003D0911" w:rsidRPr="006A5C9F">
        <w:rPr>
          <w:lang w:val="en-GB"/>
        </w:rPr>
        <w:t xml:space="preserve"> </w:t>
      </w:r>
    </w:p>
    <w:p w14:paraId="6BB5CA92" w14:textId="1B2E7065" w:rsidR="00933AF6" w:rsidRPr="00685EA4" w:rsidRDefault="00933AF6" w:rsidP="00933AF6">
      <w:pPr>
        <w:spacing w:after="0" w:line="240" w:lineRule="auto"/>
        <w:rPr>
          <w:rFonts w:eastAsia="Times New Roman" w:cs="Arial"/>
          <w:b/>
          <w:i/>
          <w:color w:val="333333"/>
          <w:lang w:val="en-GB"/>
        </w:rPr>
      </w:pPr>
      <w:r w:rsidRPr="00685EA4">
        <w:rPr>
          <w:rFonts w:eastAsia="Times New Roman" w:cs="Arial"/>
          <w:b/>
          <w:i/>
          <w:color w:val="333333"/>
          <w:lang w:val="en-GB"/>
        </w:rPr>
        <w:t>Minutes from previous meeting:</w:t>
      </w:r>
    </w:p>
    <w:p w14:paraId="223B5CCC" w14:textId="697DF1E3" w:rsidR="00933AF6" w:rsidRDefault="005458BD" w:rsidP="00933AF6">
      <w:pPr>
        <w:spacing w:after="0" w:line="240" w:lineRule="auto"/>
        <w:rPr>
          <w:rFonts w:eastAsia="Times New Roman" w:cs="Arial"/>
          <w:color w:val="333333"/>
          <w:lang w:val="en-GB"/>
        </w:rPr>
      </w:pPr>
      <w:hyperlink r:id="rId21" w:history="1">
        <w:r w:rsidR="00AD3F22" w:rsidRPr="00AD3F22">
          <w:rPr>
            <w:rStyle w:val="Hyperlink"/>
            <w:rFonts w:eastAsia="Times New Roman" w:cs="Arial"/>
            <w:lang w:val="en-GB"/>
          </w:rPr>
          <w:t>CMAG teleconference 20170110</w:t>
        </w:r>
      </w:hyperlink>
    </w:p>
    <w:p w14:paraId="1FB581C9" w14:textId="77777777" w:rsidR="00AD3F22" w:rsidRPr="006A5C9F" w:rsidRDefault="00AD3F22" w:rsidP="00933AF6">
      <w:pPr>
        <w:spacing w:after="0" w:line="240" w:lineRule="auto"/>
        <w:rPr>
          <w:rFonts w:eastAsia="Times New Roman" w:cs="Arial"/>
          <w:color w:val="333333"/>
          <w:lang w:val="en-GB"/>
        </w:rPr>
      </w:pPr>
    </w:p>
    <w:p w14:paraId="62303662" w14:textId="562C50AD" w:rsidR="003D0911" w:rsidRPr="006A5C9F" w:rsidRDefault="00AD3F22" w:rsidP="003D0911">
      <w:pPr>
        <w:spacing w:after="0" w:line="240" w:lineRule="auto"/>
        <w:rPr>
          <w:lang w:val="en-GB"/>
        </w:rPr>
      </w:pPr>
      <w:r>
        <w:rPr>
          <w:rFonts w:eastAsia="Times New Roman" w:cs="Arial"/>
          <w:color w:val="333333"/>
          <w:lang w:val="en-GB"/>
        </w:rPr>
        <w:t>These</w:t>
      </w:r>
      <w:r w:rsidR="003F13EF" w:rsidRPr="006A5C9F">
        <w:rPr>
          <w:rFonts w:eastAsia="Times New Roman" w:cs="Arial"/>
          <w:color w:val="333333"/>
          <w:lang w:val="en-GB"/>
        </w:rPr>
        <w:t xml:space="preserve"> minutes were approved</w:t>
      </w:r>
      <w:r w:rsidR="00B15688" w:rsidRPr="006A5C9F">
        <w:rPr>
          <w:rFonts w:eastAsia="Times New Roman" w:cs="Arial"/>
          <w:color w:val="333333"/>
          <w:lang w:val="en-GB"/>
        </w:rPr>
        <w:t xml:space="preserve">. </w:t>
      </w:r>
    </w:p>
    <w:p w14:paraId="7C598D70" w14:textId="77777777" w:rsidR="00CC427E" w:rsidRPr="006A5C9F" w:rsidRDefault="00CC427E" w:rsidP="00CC427E">
      <w:pPr>
        <w:pStyle w:val="Agenda1"/>
        <w:rPr>
          <w:lang w:val="en-GB"/>
        </w:rPr>
      </w:pPr>
      <w:r w:rsidRPr="006A5C9F">
        <w:rPr>
          <w:lang w:val="en-GB"/>
        </w:rPr>
        <w:t>Action List</w:t>
      </w:r>
    </w:p>
    <w:p w14:paraId="6F1D8AB5" w14:textId="77777777" w:rsidR="003F13EF" w:rsidRPr="006A5C9F" w:rsidRDefault="005458BD" w:rsidP="003F13EF">
      <w:pPr>
        <w:pStyle w:val="a"/>
        <w:rPr>
          <w:color w:val="0000FF"/>
        </w:rPr>
      </w:pPr>
      <w:hyperlink r:id="rId22" w:history="1">
        <w:r w:rsidR="003F13EF" w:rsidRPr="006A5C9F">
          <w:rPr>
            <w:rStyle w:val="Hyperlink"/>
            <w:rFonts w:eastAsia="Times New Roman" w:cs="Arial"/>
            <w:color w:val="0000FF"/>
            <w:sz w:val="21"/>
            <w:szCs w:val="21"/>
          </w:rPr>
          <w:t>CMAG Action List</w:t>
        </w:r>
      </w:hyperlink>
    </w:p>
    <w:p w14:paraId="7C38C27E" w14:textId="63742223" w:rsidR="00C75558" w:rsidRPr="006A5C9F" w:rsidRDefault="00950693" w:rsidP="00B65F0C">
      <w:pPr>
        <w:rPr>
          <w:rFonts w:cs="Arial"/>
        </w:rPr>
      </w:pPr>
      <w:r>
        <w:rPr>
          <w:rFonts w:cs="Arial"/>
        </w:rPr>
        <w:t xml:space="preserve">Action list updated by CRI. </w:t>
      </w:r>
      <w:r w:rsidR="0015475C" w:rsidRPr="006A5C9F">
        <w:rPr>
          <w:rFonts w:cs="Arial"/>
        </w:rPr>
        <w:t xml:space="preserve">Other outstanding items are in the agenda below. </w:t>
      </w:r>
    </w:p>
    <w:p w14:paraId="4CFDF6E9" w14:textId="52888E13" w:rsidR="00933AF6" w:rsidRPr="006A5C9F" w:rsidRDefault="00933AF6" w:rsidP="00B65F0C">
      <w:pPr>
        <w:pStyle w:val="Agenda1"/>
        <w:rPr>
          <w:lang w:val="en-GB"/>
        </w:rPr>
      </w:pPr>
      <w:r w:rsidRPr="006A5C9F">
        <w:rPr>
          <w:lang w:val="en-GB"/>
        </w:rPr>
        <w:t>Member Forum update</w:t>
      </w:r>
    </w:p>
    <w:p w14:paraId="0EBC1B06" w14:textId="5514D28D" w:rsidR="009C1ACF" w:rsidRDefault="00BE7EF8" w:rsidP="00D44BBF">
      <w:pPr>
        <w:spacing w:after="0" w:line="240" w:lineRule="auto"/>
        <w:rPr>
          <w:rFonts w:eastAsia="Times New Roman" w:cs="Arial"/>
          <w:color w:val="333333"/>
          <w:lang w:val="en-GB"/>
        </w:rPr>
      </w:pPr>
      <w:r>
        <w:rPr>
          <w:rFonts w:eastAsia="Times New Roman" w:cs="Arial"/>
          <w:color w:val="333333"/>
          <w:lang w:val="en-GB"/>
        </w:rPr>
        <w:t xml:space="preserve">EWO </w:t>
      </w:r>
      <w:r w:rsidR="004B7536">
        <w:rPr>
          <w:rFonts w:eastAsia="Times New Roman" w:cs="Arial"/>
          <w:color w:val="333333"/>
          <w:lang w:val="en-GB"/>
        </w:rPr>
        <w:t>reported that the last MF teleconference was on the 14</w:t>
      </w:r>
      <w:r w:rsidR="004B7536" w:rsidRPr="004B7536">
        <w:rPr>
          <w:rFonts w:eastAsia="Times New Roman" w:cs="Arial"/>
          <w:color w:val="333333"/>
          <w:vertAlign w:val="superscript"/>
          <w:lang w:val="en-GB"/>
        </w:rPr>
        <w:t>th</w:t>
      </w:r>
      <w:r w:rsidR="004B7536">
        <w:rPr>
          <w:rFonts w:eastAsia="Times New Roman" w:cs="Arial"/>
          <w:color w:val="333333"/>
          <w:lang w:val="en-GB"/>
        </w:rPr>
        <w:t xml:space="preserve"> February</w:t>
      </w:r>
      <w:r w:rsidR="00685EA4">
        <w:rPr>
          <w:rFonts w:eastAsia="Times New Roman" w:cs="Arial"/>
          <w:color w:val="333333"/>
          <w:lang w:val="en-GB"/>
        </w:rPr>
        <w:t>, where</w:t>
      </w:r>
      <w:r w:rsidR="004B7536">
        <w:rPr>
          <w:rFonts w:eastAsia="Times New Roman" w:cs="Arial"/>
          <w:color w:val="333333"/>
          <w:lang w:val="en-GB"/>
        </w:rPr>
        <w:t xml:space="preserve"> a couple of updates </w:t>
      </w:r>
      <w:r w:rsidR="00685EA4">
        <w:rPr>
          <w:rFonts w:eastAsia="Times New Roman" w:cs="Arial"/>
          <w:color w:val="333333"/>
          <w:lang w:val="en-GB"/>
        </w:rPr>
        <w:t xml:space="preserve">were presented </w:t>
      </w:r>
      <w:r w:rsidR="004B7536">
        <w:rPr>
          <w:rFonts w:eastAsia="Times New Roman" w:cs="Arial"/>
          <w:color w:val="333333"/>
          <w:lang w:val="en-GB"/>
        </w:rPr>
        <w:t>- one by Jane Millar</w:t>
      </w:r>
      <w:r w:rsidR="00242068">
        <w:rPr>
          <w:rFonts w:eastAsia="Times New Roman" w:cs="Arial"/>
          <w:color w:val="333333"/>
          <w:lang w:val="en-GB"/>
        </w:rPr>
        <w:t xml:space="preserve"> (JMI)</w:t>
      </w:r>
      <w:r w:rsidR="004B7536">
        <w:rPr>
          <w:rFonts w:eastAsia="Times New Roman" w:cs="Arial"/>
          <w:color w:val="333333"/>
          <w:lang w:val="en-GB"/>
        </w:rPr>
        <w:t xml:space="preserve"> on Collaboration, and another by Ian Green</w:t>
      </w:r>
      <w:r w:rsidR="00242068">
        <w:rPr>
          <w:rFonts w:eastAsia="Times New Roman" w:cs="Arial"/>
          <w:color w:val="333333"/>
          <w:lang w:val="en-GB"/>
        </w:rPr>
        <w:t xml:space="preserve"> (IGR)</w:t>
      </w:r>
      <w:r w:rsidR="004B7536">
        <w:rPr>
          <w:rFonts w:eastAsia="Times New Roman" w:cs="Arial"/>
          <w:color w:val="333333"/>
          <w:lang w:val="en-GB"/>
        </w:rPr>
        <w:t xml:space="preserve"> on Clinical Engagement Activities </w:t>
      </w:r>
      <w:r w:rsidR="004B7536" w:rsidRPr="009C1ACF">
        <w:rPr>
          <w:rFonts w:eastAsia="Times New Roman" w:cs="Arial"/>
          <w:i/>
          <w:color w:val="333333"/>
          <w:lang w:val="en-GB"/>
        </w:rPr>
        <w:t>(</w:t>
      </w:r>
      <w:r w:rsidR="00AA183E" w:rsidRPr="009C1ACF">
        <w:rPr>
          <w:rFonts w:eastAsia="Times New Roman" w:cs="Arial"/>
          <w:i/>
          <w:color w:val="333333"/>
          <w:lang w:val="en-GB"/>
        </w:rPr>
        <w:t>CMAG members can contact EWO if they wish to see these presentations</w:t>
      </w:r>
      <w:r w:rsidR="004B7536" w:rsidRPr="009C1ACF">
        <w:rPr>
          <w:rFonts w:eastAsia="Times New Roman" w:cs="Arial"/>
          <w:i/>
          <w:color w:val="333333"/>
          <w:lang w:val="en-GB"/>
        </w:rPr>
        <w:t>).</w:t>
      </w:r>
      <w:r w:rsidR="004B7536">
        <w:rPr>
          <w:rFonts w:eastAsia="Times New Roman" w:cs="Arial"/>
          <w:color w:val="333333"/>
          <w:lang w:val="en-GB"/>
        </w:rPr>
        <w:t xml:space="preserve"> </w:t>
      </w:r>
      <w:r w:rsidR="00242068">
        <w:rPr>
          <w:rFonts w:eastAsia="Times New Roman" w:cs="Arial"/>
          <w:color w:val="333333"/>
          <w:lang w:val="en-GB"/>
        </w:rPr>
        <w:t xml:space="preserve">Highlights from the Collaboration update included news that HL7 and </w:t>
      </w:r>
      <w:r w:rsidR="00242068">
        <w:rPr>
          <w:rFonts w:eastAsia="Times New Roman" w:cs="Arial"/>
          <w:color w:val="333333"/>
          <w:lang w:val="en-GB"/>
        </w:rPr>
        <w:lastRenderedPageBreak/>
        <w:t xml:space="preserve">SNOMED International are working on a detailed plan in terms of terminology binding. JMI also mentioned the approach being taken on ICD-10 &amp; 11 in terms of generating maps for ICD-11, and there was a </w:t>
      </w:r>
      <w:r w:rsidR="006241CF">
        <w:rPr>
          <w:rFonts w:eastAsia="Times New Roman" w:cs="Arial"/>
          <w:color w:val="333333"/>
          <w:lang w:val="en-GB"/>
        </w:rPr>
        <w:t>call</w:t>
      </w:r>
      <w:r w:rsidR="00242068">
        <w:rPr>
          <w:rFonts w:eastAsia="Times New Roman" w:cs="Arial"/>
          <w:color w:val="333333"/>
          <w:lang w:val="en-GB"/>
        </w:rPr>
        <w:t xml:space="preserve"> for </w:t>
      </w:r>
      <w:r w:rsidR="006241CF">
        <w:rPr>
          <w:rFonts w:eastAsia="Times New Roman" w:cs="Arial"/>
          <w:color w:val="333333"/>
          <w:lang w:val="en-GB"/>
        </w:rPr>
        <w:t xml:space="preserve">volunteer </w:t>
      </w:r>
      <w:r w:rsidR="00242068">
        <w:rPr>
          <w:rFonts w:eastAsia="Times New Roman" w:cs="Arial"/>
          <w:color w:val="333333"/>
          <w:lang w:val="en-GB"/>
        </w:rPr>
        <w:t>reviewers for the isolated candidates</w:t>
      </w:r>
      <w:r w:rsidR="006241CF">
        <w:rPr>
          <w:rFonts w:eastAsia="Times New Roman" w:cs="Arial"/>
          <w:color w:val="333333"/>
          <w:lang w:val="en-GB"/>
        </w:rPr>
        <w:t xml:space="preserve"> maps (testing a</w:t>
      </w:r>
      <w:r w:rsidR="00685EA4">
        <w:rPr>
          <w:rFonts w:eastAsia="Times New Roman" w:cs="Arial"/>
          <w:color w:val="333333"/>
          <w:lang w:val="en-GB"/>
        </w:rPr>
        <w:t>nd</w:t>
      </w:r>
      <w:r w:rsidR="006241CF">
        <w:rPr>
          <w:rFonts w:eastAsia="Times New Roman" w:cs="Arial"/>
          <w:color w:val="333333"/>
          <w:lang w:val="en-GB"/>
        </w:rPr>
        <w:t xml:space="preserve"> piloting in May</w:t>
      </w:r>
      <w:r w:rsidR="00685EA4">
        <w:rPr>
          <w:rFonts w:eastAsia="Times New Roman" w:cs="Arial"/>
          <w:color w:val="333333"/>
          <w:lang w:val="en-GB"/>
        </w:rPr>
        <w:t>,</w:t>
      </w:r>
      <w:r w:rsidR="006241CF">
        <w:rPr>
          <w:rFonts w:eastAsia="Times New Roman" w:cs="Arial"/>
          <w:color w:val="333333"/>
          <w:lang w:val="en-GB"/>
        </w:rPr>
        <w:t xml:space="preserve"> to go live in September). </w:t>
      </w:r>
    </w:p>
    <w:p w14:paraId="0A0DEAF9" w14:textId="77777777" w:rsidR="009C1ACF" w:rsidRDefault="009C1ACF" w:rsidP="00D44BBF">
      <w:pPr>
        <w:spacing w:after="0" w:line="240" w:lineRule="auto"/>
        <w:rPr>
          <w:rFonts w:eastAsia="Times New Roman" w:cs="Arial"/>
          <w:color w:val="333333"/>
          <w:lang w:val="en-GB"/>
        </w:rPr>
      </w:pPr>
    </w:p>
    <w:p w14:paraId="19838C9A" w14:textId="73EC11C7" w:rsidR="00D44BBF" w:rsidRDefault="006241CF" w:rsidP="00D44BBF">
      <w:pPr>
        <w:spacing w:after="0" w:line="240" w:lineRule="auto"/>
        <w:rPr>
          <w:rFonts w:eastAsia="Times New Roman" w:cs="Arial"/>
          <w:color w:val="333333"/>
          <w:lang w:val="en-GB"/>
        </w:rPr>
      </w:pPr>
      <w:r>
        <w:rPr>
          <w:rFonts w:eastAsia="Times New Roman" w:cs="Arial"/>
          <w:color w:val="333333"/>
          <w:lang w:val="en-GB"/>
        </w:rPr>
        <w:t xml:space="preserve">IGR presented on Clinical Engagement as there is a lot of work being done by the regional </w:t>
      </w:r>
      <w:r w:rsidR="00685EA4">
        <w:rPr>
          <w:rFonts w:eastAsia="Times New Roman" w:cs="Arial"/>
          <w:color w:val="333333"/>
          <w:lang w:val="en-GB"/>
        </w:rPr>
        <w:t xml:space="preserve">CE </w:t>
      </w:r>
      <w:r>
        <w:rPr>
          <w:rFonts w:eastAsia="Times New Roman" w:cs="Arial"/>
          <w:color w:val="333333"/>
          <w:lang w:val="en-GB"/>
        </w:rPr>
        <w:t>Leads in each area.  Highlights included the development of a tool to do subsumption queries (to be delivered this year), and also a notice that a Genomics experts meetin</w:t>
      </w:r>
      <w:r w:rsidR="00303F9E">
        <w:rPr>
          <w:rFonts w:eastAsia="Times New Roman" w:cs="Arial"/>
          <w:color w:val="333333"/>
          <w:lang w:val="en-GB"/>
        </w:rPr>
        <w:t>g has been confirmed for April in London. A proposed new SIGs model was also presented, where SIGs would move from being confere</w:t>
      </w:r>
      <w:r w:rsidR="00685EA4">
        <w:rPr>
          <w:rFonts w:eastAsia="Times New Roman" w:cs="Arial"/>
          <w:color w:val="333333"/>
          <w:lang w:val="en-GB"/>
        </w:rPr>
        <w:t>nce-call based to being virtual and</w:t>
      </w:r>
      <w:r w:rsidR="00303F9E">
        <w:rPr>
          <w:rFonts w:eastAsia="Times New Roman" w:cs="Arial"/>
          <w:color w:val="333333"/>
          <w:lang w:val="en-GB"/>
        </w:rPr>
        <w:t xml:space="preserve"> mode</w:t>
      </w:r>
      <w:r w:rsidR="009C1ACF">
        <w:rPr>
          <w:rFonts w:eastAsia="Times New Roman" w:cs="Arial"/>
          <w:color w:val="333333"/>
          <w:lang w:val="en-GB"/>
        </w:rPr>
        <w:t>rated by SNOMED International, though t</w:t>
      </w:r>
      <w:r w:rsidR="00303F9E">
        <w:rPr>
          <w:rFonts w:eastAsia="Times New Roman" w:cs="Arial"/>
          <w:color w:val="333333"/>
          <w:lang w:val="en-GB"/>
        </w:rPr>
        <w:t xml:space="preserve">his plan is still being refined. </w:t>
      </w:r>
    </w:p>
    <w:p w14:paraId="221C6FEB" w14:textId="376452E4" w:rsidR="00D44BBF" w:rsidRDefault="00133B0C" w:rsidP="00800660">
      <w:pPr>
        <w:pStyle w:val="Agenda1"/>
        <w:rPr>
          <w:shd w:val="clear" w:color="auto" w:fill="FFFFFF"/>
          <w:lang w:val="en-GB"/>
        </w:rPr>
      </w:pPr>
      <w:r>
        <w:rPr>
          <w:shd w:val="clear" w:color="auto" w:fill="FFFFFF"/>
          <w:lang w:val="en-GB"/>
        </w:rPr>
        <w:t>Care P</w:t>
      </w:r>
      <w:r w:rsidR="00D44BBF">
        <w:rPr>
          <w:shd w:val="clear" w:color="auto" w:fill="FFFFFF"/>
          <w:lang w:val="en-GB"/>
        </w:rPr>
        <w:t>lan Concepts</w:t>
      </w:r>
    </w:p>
    <w:p w14:paraId="3425C02D" w14:textId="77777777" w:rsidR="00D44BBF" w:rsidRPr="00D44BBF" w:rsidRDefault="00D44BBF" w:rsidP="00D44BBF">
      <w:pPr>
        <w:rPr>
          <w:b/>
          <w:i/>
        </w:rPr>
      </w:pPr>
      <w:r w:rsidRPr="00D44BBF">
        <w:rPr>
          <w:b/>
          <w:i/>
        </w:rPr>
        <w:t>Documents:</w:t>
      </w:r>
    </w:p>
    <w:p w14:paraId="43399B52" w14:textId="77777777" w:rsidR="00D44BBF" w:rsidRPr="00663BCD" w:rsidRDefault="005458BD" w:rsidP="00D44BBF">
      <w:pPr>
        <w:pStyle w:val="ListParagraph"/>
        <w:numPr>
          <w:ilvl w:val="0"/>
          <w:numId w:val="42"/>
        </w:numPr>
        <w:shd w:val="clear" w:color="auto" w:fill="FFFFFF"/>
        <w:spacing w:before="100" w:beforeAutospacing="1" w:after="100" w:afterAutospacing="1" w:line="240" w:lineRule="auto"/>
        <w:rPr>
          <w:rFonts w:eastAsia="Times New Roman" w:cs="Arial"/>
          <w:color w:val="0000FF"/>
          <w:u w:val="single"/>
          <w:lang w:val="en-GB"/>
        </w:rPr>
      </w:pPr>
      <w:hyperlink r:id="rId23" w:history="1">
        <w:r w:rsidR="00D44BBF" w:rsidRPr="00663BCD">
          <w:rPr>
            <w:rFonts w:eastAsia="Times New Roman" w:cs="Arial"/>
            <w:color w:val="0000FF"/>
            <w:u w:val="single"/>
            <w:lang w:val="en-GB"/>
          </w:rPr>
          <w:t>SCTQA-92 Revise Care plan concepts</w:t>
        </w:r>
      </w:hyperlink>
    </w:p>
    <w:p w14:paraId="0BCF36EE" w14:textId="712C74B8" w:rsidR="00663BCD" w:rsidRDefault="005458BD" w:rsidP="00D44BBF">
      <w:pPr>
        <w:pStyle w:val="ListParagraph"/>
        <w:numPr>
          <w:ilvl w:val="0"/>
          <w:numId w:val="42"/>
        </w:numPr>
        <w:shd w:val="clear" w:color="auto" w:fill="FFFFFF"/>
        <w:spacing w:before="100" w:beforeAutospacing="1" w:after="100" w:afterAutospacing="1" w:line="240" w:lineRule="auto"/>
        <w:rPr>
          <w:rFonts w:eastAsia="Times New Roman" w:cs="Arial"/>
          <w:color w:val="333333"/>
          <w:lang w:val="en-GB"/>
        </w:rPr>
      </w:pPr>
      <w:hyperlink r:id="rId24" w:history="1">
        <w:r w:rsidR="00D44BBF" w:rsidRPr="00663BCD">
          <w:rPr>
            <w:rFonts w:eastAsia="Times New Roman" w:cs="Arial"/>
            <w:color w:val="0000FF"/>
            <w:u w:val="single"/>
            <w:lang w:val="en-GB"/>
          </w:rPr>
          <w:t>Care plans</w:t>
        </w:r>
      </w:hyperlink>
      <w:r w:rsidR="00D44BBF" w:rsidRPr="00D44BBF">
        <w:rPr>
          <w:rFonts w:eastAsia="Times New Roman" w:cs="Arial"/>
          <w:color w:val="0000FF"/>
          <w:lang w:val="en-GB"/>
        </w:rPr>
        <w:t> </w:t>
      </w:r>
      <w:r w:rsidR="00133B0C">
        <w:rPr>
          <w:rFonts w:eastAsia="Times New Roman" w:cs="Arial"/>
          <w:color w:val="333333"/>
          <w:lang w:val="en-GB"/>
        </w:rPr>
        <w:t xml:space="preserve">- </w:t>
      </w:r>
      <w:r w:rsidR="00D44BBF" w:rsidRPr="00D44BBF">
        <w:rPr>
          <w:rFonts w:eastAsia="Times New Roman" w:cs="Arial"/>
          <w:color w:val="333333"/>
          <w:lang w:val="en-GB"/>
        </w:rPr>
        <w:t>issue page</w:t>
      </w:r>
    </w:p>
    <w:p w14:paraId="14DC1CA3" w14:textId="5BD94B96" w:rsidR="00663BCD" w:rsidRPr="00663BCD" w:rsidRDefault="005458BD" w:rsidP="00D44BBF">
      <w:pPr>
        <w:pStyle w:val="ListParagraph"/>
        <w:numPr>
          <w:ilvl w:val="0"/>
          <w:numId w:val="42"/>
        </w:numPr>
        <w:shd w:val="clear" w:color="auto" w:fill="FFFFFF"/>
        <w:spacing w:before="100" w:beforeAutospacing="1" w:after="100" w:afterAutospacing="1" w:line="240" w:lineRule="auto"/>
        <w:rPr>
          <w:rFonts w:eastAsia="Times New Roman" w:cs="Arial"/>
          <w:color w:val="333333"/>
          <w:lang w:val="en-GB"/>
        </w:rPr>
      </w:pPr>
      <w:hyperlink r:id="rId25" w:history="1">
        <w:r w:rsidR="00133B0C">
          <w:rPr>
            <w:rStyle w:val="Hyperlink"/>
            <w:rFonts w:eastAsia="Times New Roman" w:cs="Arial"/>
            <w:lang w:val="en-GB"/>
          </w:rPr>
          <w:t>Care Plan Concepts P</w:t>
        </w:r>
        <w:r w:rsidR="00663BCD" w:rsidRPr="00663BCD">
          <w:rPr>
            <w:rStyle w:val="Hyperlink"/>
            <w:rFonts w:eastAsia="Times New Roman" w:cs="Arial"/>
            <w:lang w:val="en-GB"/>
          </w:rPr>
          <w:t>resentation</w:t>
        </w:r>
      </w:hyperlink>
    </w:p>
    <w:p w14:paraId="31C5266A" w14:textId="303964E5" w:rsidR="00D44BBF" w:rsidRDefault="00D44BBF" w:rsidP="00D44BBF">
      <w:r>
        <w:t>MHA</w:t>
      </w:r>
      <w:r w:rsidR="0019755D">
        <w:t xml:space="preserve"> gave the presentation linked above</w:t>
      </w:r>
      <w:r w:rsidR="00C8287B">
        <w:t xml:space="preserve">, which she noted were compiled by </w:t>
      </w:r>
      <w:r w:rsidR="002B522C">
        <w:t xml:space="preserve">ZWM </w:t>
      </w:r>
      <w:r w:rsidR="00685EA4">
        <w:t>(</w:t>
      </w:r>
      <w:r w:rsidR="00D91CFB">
        <w:t>the Chair of the Nursing SIG</w:t>
      </w:r>
      <w:r w:rsidR="00685EA4">
        <w:t>)</w:t>
      </w:r>
      <w:r w:rsidR="00D91CFB">
        <w:t xml:space="preserve">, as he has been working on this within the NHS in the UK. </w:t>
      </w:r>
      <w:r w:rsidR="00AE1101">
        <w:t>She said that she wouldn’t go through it all in detail as CMAG members had time to review themselves</w:t>
      </w:r>
      <w:r w:rsidR="003278FB">
        <w:t xml:space="preserve"> </w:t>
      </w:r>
      <w:r w:rsidR="00AE1101">
        <w:t>before feedback was required.</w:t>
      </w:r>
      <w:r w:rsidR="0038381D">
        <w:t xml:space="preserve"> She noted that the SNOMED International Editorial Advisory Group had been already been consulted on this issue. </w:t>
      </w:r>
    </w:p>
    <w:p w14:paraId="075741A0" w14:textId="1436E38E" w:rsidR="00133B0C" w:rsidRPr="00133B0C" w:rsidRDefault="00133B0C" w:rsidP="00D44BBF">
      <w:pPr>
        <w:rPr>
          <w:i/>
        </w:rPr>
      </w:pPr>
      <w:r w:rsidRPr="00133B0C">
        <w:rPr>
          <w:i/>
        </w:rPr>
        <w:t>Questions:</w:t>
      </w:r>
    </w:p>
    <w:p w14:paraId="397D3A6B" w14:textId="780CF8A4" w:rsidR="00133B0C" w:rsidRDefault="00AE1101" w:rsidP="00D44BBF">
      <w:r>
        <w:t>DKA asked</w:t>
      </w:r>
      <w:r w:rsidR="00CF2102">
        <w:t xml:space="preserve"> how are the c</w:t>
      </w:r>
      <w:r w:rsidR="00685EA4">
        <w:t>oncepts used? Are they rubrics or names</w:t>
      </w:r>
      <w:r w:rsidR="00CF2102">
        <w:t xml:space="preserve"> for the activity bundle? ZWM replied that they weren’t </w:t>
      </w:r>
      <w:r w:rsidR="00685EA4">
        <w:t xml:space="preserve">names </w:t>
      </w:r>
      <w:r w:rsidR="00CF2102">
        <w:t xml:space="preserve">for the actual activity bundle itself, </w:t>
      </w:r>
      <w:r w:rsidR="00CF01FA">
        <w:t>but rather for the overarching Care P</w:t>
      </w:r>
      <w:r w:rsidR="00CF2102">
        <w:t xml:space="preserve">lan. </w:t>
      </w:r>
      <w:r w:rsidR="00CF01FA">
        <w:t>Initially</w:t>
      </w:r>
      <w:r w:rsidR="00CF2102">
        <w:t xml:space="preserve"> it has be</w:t>
      </w:r>
      <w:r w:rsidR="00CF01FA">
        <w:t>en used as a name for the core Care P</w:t>
      </w:r>
      <w:r w:rsidR="00CF2102">
        <w:t xml:space="preserve">lan, but as it is </w:t>
      </w:r>
      <w:r w:rsidR="00CF01FA">
        <w:t>incorporated</w:t>
      </w:r>
      <w:r w:rsidR="00CF2102">
        <w:t xml:space="preserve"> into</w:t>
      </w:r>
      <w:r w:rsidR="00CF01FA">
        <w:t xml:space="preserve"> </w:t>
      </w:r>
      <w:r w:rsidR="00CF2102">
        <w:t>th</w:t>
      </w:r>
      <w:r w:rsidR="00CF01FA">
        <w:t>e</w:t>
      </w:r>
      <w:r w:rsidR="00CF2102">
        <w:t xml:space="preserve"> </w:t>
      </w:r>
      <w:r w:rsidR="00CF01FA">
        <w:t>Patient Record</w:t>
      </w:r>
      <w:r w:rsidR="005458BD">
        <w:t>,</w:t>
      </w:r>
      <w:bookmarkStart w:id="0" w:name="_GoBack"/>
      <w:bookmarkEnd w:id="0"/>
      <w:r w:rsidR="00CF01FA">
        <w:t xml:space="preserve"> it has been used by the supplier that has already implemented it. So it transfers from a label from the core Care Plan to being the label for the predominant template that is used within the Patient Record. Most have some degree of personalization depending on the health issues of the patient. </w:t>
      </w:r>
    </w:p>
    <w:p w14:paraId="574AB7EA" w14:textId="2EC57B01" w:rsidR="003278FB" w:rsidRPr="003278FB" w:rsidRDefault="003278FB" w:rsidP="00D44BBF">
      <w:pPr>
        <w:rPr>
          <w:b/>
        </w:rPr>
      </w:pPr>
      <w:r>
        <w:t>CWD asked if a briefing note could be provided on this, to complement the presentation? MHA agreed to p</w:t>
      </w:r>
      <w:r w:rsidR="003738C9">
        <w:t>ost</w:t>
      </w:r>
      <w:r>
        <w:t xml:space="preserve"> this</w:t>
      </w:r>
      <w:r w:rsidR="00C83F06">
        <w:t xml:space="preserve"> on Confluence </w:t>
      </w:r>
      <w:hyperlink r:id="rId26" w:history="1">
        <w:r w:rsidR="00C83F06" w:rsidRPr="00C83F06">
          <w:rPr>
            <w:rStyle w:val="Hyperlink"/>
          </w:rPr>
          <w:t>here</w:t>
        </w:r>
      </w:hyperlink>
      <w:r w:rsidR="00EE1FF7">
        <w:t xml:space="preserve">, along with documents that ZWM would provide from the Nursing SIG. </w:t>
      </w:r>
    </w:p>
    <w:p w14:paraId="35E8EE2D" w14:textId="3AC92A05" w:rsidR="009946ED" w:rsidRPr="00D44BBF" w:rsidRDefault="009946ED" w:rsidP="009946ED">
      <w:pPr>
        <w:pStyle w:val="Action"/>
      </w:pPr>
      <w:r>
        <w:t xml:space="preserve">(ALL) CMAG members are asked to provide feedback on the </w:t>
      </w:r>
      <w:r w:rsidR="00C83F06">
        <w:t>Care Plan Concepts to MHA (</w:t>
      </w:r>
      <w:hyperlink r:id="rId27" w:history="1">
        <w:r w:rsidR="00C83F06" w:rsidRPr="00C83F06">
          <w:rPr>
            <w:rStyle w:val="Hyperlink"/>
          </w:rPr>
          <w:t xml:space="preserve">via </w:t>
        </w:r>
        <w:r w:rsidRPr="00C83F06">
          <w:rPr>
            <w:rStyle w:val="Hyperlink"/>
          </w:rPr>
          <w:t>Confluence</w:t>
        </w:r>
      </w:hyperlink>
      <w:r>
        <w:t>) by the 4</w:t>
      </w:r>
      <w:r w:rsidRPr="009946ED">
        <w:rPr>
          <w:vertAlign w:val="superscript"/>
        </w:rPr>
        <w:t>th</w:t>
      </w:r>
      <w:r>
        <w:t xml:space="preserve"> of April 2017</w:t>
      </w:r>
    </w:p>
    <w:p w14:paraId="160667ED" w14:textId="37FE4C62" w:rsidR="00800660" w:rsidRDefault="00800660" w:rsidP="00800660">
      <w:pPr>
        <w:pStyle w:val="Agenda1"/>
        <w:rPr>
          <w:shd w:val="clear" w:color="auto" w:fill="FFFFFF"/>
          <w:lang w:val="en-GB"/>
        </w:rPr>
      </w:pPr>
      <w:r w:rsidRPr="006A5C9F">
        <w:rPr>
          <w:shd w:val="clear" w:color="auto" w:fill="FFFFFF"/>
          <w:lang w:val="en-GB"/>
        </w:rPr>
        <w:t>CMAG 2017 Work Plan</w:t>
      </w:r>
    </w:p>
    <w:p w14:paraId="0ED2BB60" w14:textId="456B0547" w:rsidR="00D44BBF" w:rsidRPr="00D44BBF" w:rsidRDefault="00D44BBF" w:rsidP="00D44BBF">
      <w:pPr>
        <w:spacing w:after="0" w:line="240" w:lineRule="auto"/>
        <w:rPr>
          <w:b/>
          <w:i/>
        </w:rPr>
      </w:pPr>
      <w:r w:rsidRPr="00D44BBF">
        <w:rPr>
          <w:b/>
          <w:i/>
        </w:rPr>
        <w:t>Link:</w:t>
      </w:r>
    </w:p>
    <w:p w14:paraId="6E23BE91" w14:textId="62AB0B5B" w:rsidR="00D44BBF" w:rsidRPr="005F696E" w:rsidRDefault="005458BD" w:rsidP="00D44BBF">
      <w:pPr>
        <w:pStyle w:val="Agenda1"/>
        <w:numPr>
          <w:ilvl w:val="0"/>
          <w:numId w:val="44"/>
        </w:numPr>
        <w:spacing w:before="0" w:after="0" w:line="240" w:lineRule="auto"/>
        <w:rPr>
          <w:b w:val="0"/>
          <w:color w:val="0000FF"/>
          <w:u w:val="single"/>
          <w:lang w:val="en-GB"/>
        </w:rPr>
      </w:pPr>
      <w:hyperlink r:id="rId28" w:history="1">
        <w:r w:rsidR="00D44BBF" w:rsidRPr="00663BCD">
          <w:rPr>
            <w:b w:val="0"/>
            <w:color w:val="0000FF"/>
            <w:u w:val="single"/>
            <w:lang w:val="en-GB"/>
          </w:rPr>
          <w:t>Prioritisation of Content Tracker</w:t>
        </w:r>
      </w:hyperlink>
    </w:p>
    <w:p w14:paraId="4F460741" w14:textId="77777777" w:rsidR="005F696E" w:rsidRDefault="005F696E" w:rsidP="00D44BBF"/>
    <w:p w14:paraId="3F9FA975" w14:textId="2FC61325" w:rsidR="009538E4" w:rsidRDefault="005F696E" w:rsidP="00D44BBF">
      <w:r>
        <w:t xml:space="preserve">CRI stated that a note and spreadsheet had previously been sent to the Member Forum asking them to provide feedback on what their areas of priority were </w:t>
      </w:r>
      <w:r w:rsidR="00685EA4">
        <w:t>(</w:t>
      </w:r>
      <w:r>
        <w:t>at high and medium levels</w:t>
      </w:r>
      <w:r w:rsidR="00685EA4">
        <w:t>)</w:t>
      </w:r>
      <w:r>
        <w:t xml:space="preserve"> for work to progress on the Content Tracker. The deadline was mid-Feb, and a summary was compiled (see link above). The prioritization was then </w:t>
      </w:r>
      <w:r w:rsidR="00685EA4">
        <w:t>worked on at a component level -</w:t>
      </w:r>
      <w:r w:rsidR="00AC0C1D">
        <w:t xml:space="preserve"> </w:t>
      </w:r>
      <w:r w:rsidR="000A4F33">
        <w:t xml:space="preserve">around six countries provided feedback, although </w:t>
      </w:r>
      <w:r w:rsidR="00AC0C1D">
        <w:t xml:space="preserve">not all components were sent to the MF as there are some consultant terminologists also working on some items (such as allergies). </w:t>
      </w:r>
      <w:r w:rsidR="000A4F33">
        <w:t xml:space="preserve">She reported that the component that received the most attention was ‘Concept Modeling Attributes &amp; Values,’ (where three countries gave it a high rating and one gave it a medium level). Qualifier Value was the second on the list, and Neoplasm was the third. </w:t>
      </w:r>
    </w:p>
    <w:p w14:paraId="78F99C9C" w14:textId="64B0570B" w:rsidR="0046070D" w:rsidRDefault="009538E4" w:rsidP="00D44BBF">
      <w:r>
        <w:t xml:space="preserve">CRI said that with this feedback now compiled one of the CMAG’s work-plan items could be noted as complete. </w:t>
      </w:r>
    </w:p>
    <w:p w14:paraId="542DD683" w14:textId="7D8B34EE" w:rsidR="009538E4" w:rsidRPr="00D44BBF" w:rsidRDefault="009538E4" w:rsidP="00D44BBF">
      <w:r>
        <w:t xml:space="preserve">There were no questions on the call but CRI noted that these could be posted on Confluence if needed. </w:t>
      </w:r>
    </w:p>
    <w:p w14:paraId="3ADB8ACC" w14:textId="77777777" w:rsidR="00D44BBF" w:rsidRDefault="00D44BBF" w:rsidP="00800660">
      <w:pPr>
        <w:pStyle w:val="Agenda1"/>
        <w:rPr>
          <w:lang w:val="en-GB"/>
        </w:rPr>
      </w:pPr>
      <w:r>
        <w:rPr>
          <w:lang w:val="en-GB"/>
        </w:rPr>
        <w:t>April meeting planning</w:t>
      </w:r>
    </w:p>
    <w:p w14:paraId="6A680885" w14:textId="2C590569" w:rsidR="00D44BBF" w:rsidRDefault="00D44BBF" w:rsidP="00D44BBF">
      <w:pPr>
        <w:shd w:val="clear" w:color="auto" w:fill="FFFFFF"/>
        <w:spacing w:after="0" w:line="240" w:lineRule="auto"/>
        <w:rPr>
          <w:b/>
          <w:i/>
        </w:rPr>
      </w:pPr>
      <w:r w:rsidRPr="00D44BBF">
        <w:rPr>
          <w:b/>
          <w:i/>
        </w:rPr>
        <w:t>Link</w:t>
      </w:r>
      <w:r w:rsidR="00D1736E">
        <w:rPr>
          <w:b/>
          <w:i/>
        </w:rPr>
        <w:t xml:space="preserve"> to meeting details</w:t>
      </w:r>
      <w:r w:rsidRPr="00D44BBF">
        <w:rPr>
          <w:b/>
          <w:i/>
        </w:rPr>
        <w:t>:</w:t>
      </w:r>
    </w:p>
    <w:p w14:paraId="341B861B" w14:textId="648932D9" w:rsidR="00D44BBF" w:rsidRPr="00663BCD" w:rsidRDefault="005458BD" w:rsidP="00D44BBF">
      <w:pPr>
        <w:pStyle w:val="ListParagraph"/>
        <w:numPr>
          <w:ilvl w:val="0"/>
          <w:numId w:val="44"/>
        </w:numPr>
        <w:shd w:val="clear" w:color="auto" w:fill="FFFFFF"/>
        <w:spacing w:after="0" w:line="240" w:lineRule="auto"/>
        <w:rPr>
          <w:rFonts w:eastAsia="Times New Roman" w:cs="Arial"/>
          <w:color w:val="0000FF"/>
          <w:sz w:val="21"/>
          <w:szCs w:val="21"/>
          <w:u w:val="single"/>
          <w:lang w:val="en-GB"/>
        </w:rPr>
      </w:pPr>
      <w:hyperlink r:id="rId29" w:history="1">
        <w:r w:rsidR="00D44BBF" w:rsidRPr="00663BCD">
          <w:rPr>
            <w:rFonts w:eastAsia="Times New Roman" w:cs="Arial"/>
            <w:color w:val="0000FF"/>
            <w:sz w:val="21"/>
            <w:szCs w:val="21"/>
            <w:u w:val="single"/>
            <w:lang w:val="en-GB"/>
          </w:rPr>
          <w:t>2017-04-26 - CMAG Meeting (Face to face in London, England)</w:t>
        </w:r>
      </w:hyperlink>
    </w:p>
    <w:p w14:paraId="7E70884B" w14:textId="77777777" w:rsidR="00D44BBF" w:rsidRDefault="00D44BBF" w:rsidP="00D44BBF"/>
    <w:p w14:paraId="74CF18CD" w14:textId="77777777" w:rsidR="00CC7A70" w:rsidRDefault="00D1736E" w:rsidP="006E79D2">
      <w:r>
        <w:t>CRI asked those on the call to note their plans to attend (either in person or via GTM) on the Confluence page linked above. She said she was also asking f</w:t>
      </w:r>
      <w:r w:rsidR="00C44B67">
        <w:t xml:space="preserve">or agenda items to be submitted as there </w:t>
      </w:r>
      <w:r w:rsidR="00CC7A70">
        <w:t>was still some time available – these can be sent to CRI by email (</w:t>
      </w:r>
      <w:hyperlink r:id="rId30" w:history="1">
        <w:r w:rsidR="00CC7A70" w:rsidRPr="00620F69">
          <w:rPr>
            <w:rStyle w:val="Hyperlink"/>
          </w:rPr>
          <w:t>cri@snomed.org</w:t>
        </w:r>
      </w:hyperlink>
      <w:r w:rsidR="00CC7A70">
        <w:t xml:space="preserve">). </w:t>
      </w:r>
    </w:p>
    <w:p w14:paraId="74485178" w14:textId="77777777" w:rsidR="0099499A" w:rsidRDefault="00CC7A70" w:rsidP="006E79D2">
      <w:r>
        <w:t xml:space="preserve">DKA asked for an update to be included on Member Country collaboration work – MCO </w:t>
      </w:r>
      <w:r w:rsidR="0099499A">
        <w:t xml:space="preserve">agreed to lead this, along with OBO. </w:t>
      </w:r>
    </w:p>
    <w:p w14:paraId="3C73B875" w14:textId="4D6FA711" w:rsidR="00933AF6" w:rsidRPr="006E79D2" w:rsidRDefault="0099499A" w:rsidP="006E79D2">
      <w:r>
        <w:t xml:space="preserve">EWO asked if Jim Case would be able to attend the meeting? CRI said she would invite him, dependent on if he had other commitments. </w:t>
      </w:r>
      <w:r w:rsidR="00CC7A70">
        <w:t xml:space="preserve"> </w:t>
      </w:r>
      <w:r w:rsidR="00D1736E">
        <w:t xml:space="preserve"> </w:t>
      </w:r>
    </w:p>
    <w:p w14:paraId="419EDE07" w14:textId="50751161" w:rsidR="00F161BB" w:rsidRPr="00077F23" w:rsidRDefault="00933AF6" w:rsidP="00077F23">
      <w:pPr>
        <w:pStyle w:val="Agenda1"/>
        <w:rPr>
          <w:lang w:val="en-GB"/>
        </w:rPr>
      </w:pPr>
      <w:r w:rsidRPr="006A5C9F">
        <w:rPr>
          <w:lang w:val="en-GB"/>
        </w:rPr>
        <w:t>Any other business</w:t>
      </w:r>
    </w:p>
    <w:p w14:paraId="048140AD" w14:textId="54115D1B" w:rsidR="00DD155D" w:rsidRPr="00077F23" w:rsidRDefault="00F013CE" w:rsidP="00077F23">
      <w:r>
        <w:t xml:space="preserve">No further business was raised. </w:t>
      </w:r>
    </w:p>
    <w:p w14:paraId="0253E464" w14:textId="710434E2" w:rsidR="000D716C" w:rsidRPr="006A5C9F" w:rsidRDefault="000D716C" w:rsidP="00A23166">
      <w:pPr>
        <w:pStyle w:val="Agenda1"/>
        <w:rPr>
          <w:lang w:val="en-GB"/>
        </w:rPr>
      </w:pPr>
      <w:r w:rsidRPr="006A5C9F">
        <w:rPr>
          <w:lang w:val="en-GB"/>
        </w:rPr>
        <w:t>Next Meeting</w:t>
      </w:r>
    </w:p>
    <w:p w14:paraId="4ED3CA3B" w14:textId="72DAFCAA" w:rsidR="006E79D2" w:rsidRPr="006E79D2" w:rsidRDefault="000D716C" w:rsidP="006E79D2">
      <w:pPr>
        <w:rPr>
          <w:rFonts w:eastAsia="Times New Roman" w:cs="Times New Roman"/>
          <w:lang w:val="en-GB"/>
        </w:rPr>
      </w:pPr>
      <w:r w:rsidRPr="006E79D2">
        <w:t xml:space="preserve">Next meeting </w:t>
      </w:r>
      <w:r w:rsidR="00D93189" w:rsidRPr="006E79D2">
        <w:t>confirmed</w:t>
      </w:r>
      <w:r w:rsidRPr="006E79D2">
        <w:t xml:space="preserve"> as </w:t>
      </w:r>
      <w:r w:rsidR="00800660" w:rsidRPr="006E79D2">
        <w:t xml:space="preserve">a </w:t>
      </w:r>
      <w:r w:rsidR="006E79D2" w:rsidRPr="006E79D2">
        <w:t xml:space="preserve">face-to-face meeting on </w:t>
      </w:r>
      <w:r w:rsidR="00CE2357">
        <w:rPr>
          <w:rFonts w:eastAsia="Times New Roman" w:cs="Arial"/>
          <w:color w:val="333333"/>
          <w:shd w:val="clear" w:color="auto" w:fill="FFFFFF"/>
          <w:lang w:val="en-GB"/>
        </w:rPr>
        <w:t>26th April 2017, from 13:30 to 16:30 l</w:t>
      </w:r>
      <w:r w:rsidR="006E79D2" w:rsidRPr="006E79D2">
        <w:rPr>
          <w:rFonts w:eastAsia="Times New Roman" w:cs="Arial"/>
          <w:color w:val="333333"/>
          <w:shd w:val="clear" w:color="auto" w:fill="FFFFFF"/>
          <w:lang w:val="en-GB"/>
        </w:rPr>
        <w:t>ocal time in London, UK</w:t>
      </w:r>
      <w:r w:rsidR="0095078C">
        <w:rPr>
          <w:rFonts w:eastAsia="Times New Roman" w:cs="Arial"/>
          <w:color w:val="333333"/>
          <w:shd w:val="clear" w:color="auto" w:fill="FFFFFF"/>
          <w:lang w:val="en-GB"/>
        </w:rPr>
        <w:t xml:space="preserve"> (with a 30 min break). </w:t>
      </w:r>
    </w:p>
    <w:p w14:paraId="6B75C049" w14:textId="460AFF5E" w:rsidR="00A23166" w:rsidRPr="006A5C9F" w:rsidRDefault="00A23166" w:rsidP="00A23166">
      <w:pPr>
        <w:pStyle w:val="Agenda1"/>
        <w:rPr>
          <w:lang w:val="en-GB"/>
        </w:rPr>
      </w:pPr>
      <w:r w:rsidRPr="006A5C9F">
        <w:rPr>
          <w:lang w:val="en-GB"/>
        </w:rPr>
        <w:t>Adjournment</w:t>
      </w:r>
    </w:p>
    <w:p w14:paraId="2EF39B61" w14:textId="7DD77D96" w:rsidR="00A23166" w:rsidRPr="006A5C9F" w:rsidRDefault="00A23166" w:rsidP="00A23166">
      <w:pPr>
        <w:spacing w:after="0" w:line="240" w:lineRule="auto"/>
        <w:contextualSpacing/>
        <w:rPr>
          <w:lang w:val="en-GB"/>
        </w:rPr>
      </w:pPr>
      <w:r w:rsidRPr="006A5C9F">
        <w:rPr>
          <w:lang w:val="en-GB"/>
        </w:rPr>
        <w:t>The meeting was adjourned</w:t>
      </w:r>
      <w:r w:rsidR="00104379" w:rsidRPr="006A5C9F">
        <w:rPr>
          <w:lang w:val="en-GB"/>
        </w:rPr>
        <w:t xml:space="preserve"> by CRI</w:t>
      </w:r>
      <w:r w:rsidRPr="006A5C9F">
        <w:rPr>
          <w:lang w:val="en-GB"/>
        </w:rPr>
        <w:t xml:space="preserve">, after </w:t>
      </w:r>
      <w:r w:rsidR="00E23545">
        <w:rPr>
          <w:lang w:val="en-GB"/>
        </w:rPr>
        <w:t>35</w:t>
      </w:r>
      <w:r w:rsidR="007A576F">
        <w:rPr>
          <w:lang w:val="en-GB"/>
        </w:rPr>
        <w:t xml:space="preserve"> minutes</w:t>
      </w:r>
      <w:r w:rsidR="003F13EF" w:rsidRPr="006A5C9F">
        <w:rPr>
          <w:lang w:val="en-GB"/>
        </w:rPr>
        <w:t>.</w:t>
      </w:r>
      <w:r w:rsidRPr="006A5C9F">
        <w:rPr>
          <w:lang w:val="en-GB"/>
        </w:rPr>
        <w:t xml:space="preserve"> </w:t>
      </w:r>
    </w:p>
    <w:p w14:paraId="258F4A16" w14:textId="6FB68B6B" w:rsidR="00B44965" w:rsidRPr="00A27F6E" w:rsidRDefault="00933AF6" w:rsidP="00A27F6E">
      <w:pPr>
        <w:spacing w:after="0" w:line="240" w:lineRule="auto"/>
        <w:rPr>
          <w:rFonts w:eastAsia="Times New Roman" w:cs="Arial"/>
          <w:color w:val="333333"/>
          <w:sz w:val="21"/>
          <w:szCs w:val="21"/>
          <w:lang w:val="en-GB"/>
        </w:rPr>
      </w:pPr>
      <w:r w:rsidRPr="006A5C9F">
        <w:rPr>
          <w:rFonts w:eastAsia="Times New Roman" w:cs="Arial"/>
          <w:color w:val="333333"/>
          <w:sz w:val="21"/>
          <w:szCs w:val="21"/>
          <w:lang w:val="en-GB"/>
        </w:rPr>
        <w:t> </w:t>
      </w:r>
    </w:p>
    <w:p w14:paraId="7E0D7935" w14:textId="77777777" w:rsidR="001B6A95" w:rsidRPr="006A5C9F" w:rsidRDefault="001B6A95" w:rsidP="007C0F3A">
      <w:pPr>
        <w:rPr>
          <w:sz w:val="20"/>
          <w:szCs w:val="20"/>
          <w:lang w:val="en-GB"/>
        </w:rPr>
      </w:pPr>
    </w:p>
    <w:sectPr w:rsidR="001B6A95" w:rsidRPr="006A5C9F" w:rsidSect="007C0F3A">
      <w:headerReference w:type="default" r:id="rId31"/>
      <w:footerReference w:type="default" r:id="rId32"/>
      <w:headerReference w:type="first" r:id="rId33"/>
      <w:footerReference w:type="first" r:id="rId34"/>
      <w:pgSz w:w="11906" w:h="16838"/>
      <w:pgMar w:top="1245" w:right="1134" w:bottom="1701" w:left="1134" w:header="283"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00969C" w14:textId="77777777" w:rsidR="003278FB" w:rsidRDefault="003278FB" w:rsidP="00983DEA">
      <w:r>
        <w:separator/>
      </w:r>
    </w:p>
  </w:endnote>
  <w:endnote w:type="continuationSeparator" w:id="0">
    <w:p w14:paraId="4AE5E49C" w14:textId="77777777" w:rsidR="003278FB" w:rsidRDefault="003278FB"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F72F73" w14:textId="3FF4DA13" w:rsidR="003278FB" w:rsidRDefault="005458BD" w:rsidP="00983DEA">
    <w:pPr>
      <w:pStyle w:val="Footer"/>
    </w:pPr>
    <w:r>
      <w:fldChar w:fldCharType="begin"/>
    </w:r>
    <w:r>
      <w:instrText xml:space="preserve"> FILENAME   \* MERGEFORMAT </w:instrText>
    </w:r>
    <w:r>
      <w:fldChar w:fldCharType="separate"/>
    </w:r>
    <w:r w:rsidR="003278FB">
      <w:rPr>
        <w:noProof/>
      </w:rPr>
      <w:t>Minutes: Content Manager Advisory Group, 14</w:t>
    </w:r>
    <w:r w:rsidR="003278FB" w:rsidRPr="00633A6C">
      <w:rPr>
        <w:noProof/>
        <w:vertAlign w:val="superscript"/>
      </w:rPr>
      <w:t>th</w:t>
    </w:r>
    <w:r w:rsidR="003278FB">
      <w:rPr>
        <w:noProof/>
      </w:rPr>
      <w:t xml:space="preserve"> March 2017</w:t>
    </w:r>
    <w:r w:rsidR="003278FB">
      <w:rPr>
        <w:noProof/>
      </w:rPr>
      <w:tab/>
    </w:r>
    <w:r>
      <w:rPr>
        <w:noProof/>
      </w:rPr>
      <w:fldChar w:fldCharType="end"/>
    </w:r>
    <w:r w:rsidR="003278FB">
      <w:t xml:space="preserve">Page </w:t>
    </w:r>
    <w:r w:rsidR="003278FB">
      <w:fldChar w:fldCharType="begin"/>
    </w:r>
    <w:r w:rsidR="003278FB">
      <w:instrText xml:space="preserve"> PAGE   \* MERGEFORMAT </w:instrText>
    </w:r>
    <w:r w:rsidR="003278FB">
      <w:fldChar w:fldCharType="separate"/>
    </w:r>
    <w:r>
      <w:rPr>
        <w:noProof/>
      </w:rPr>
      <w:t>1</w:t>
    </w:r>
    <w:r w:rsidR="003278FB">
      <w:rPr>
        <w:noProof/>
      </w:rPr>
      <w:fldChar w:fldCharType="end"/>
    </w:r>
    <w:r w:rsidR="003278FB">
      <w:t xml:space="preserve"> of </w:t>
    </w:r>
    <w:r>
      <w:fldChar w:fldCharType="begin"/>
    </w:r>
    <w:r>
      <w:instrText xml:space="preserve"> NUMPAGES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E2F1C" w14:textId="77777777" w:rsidR="003278FB" w:rsidRDefault="005458BD" w:rsidP="00983DEA">
    <w:pPr>
      <w:pStyle w:val="Footer"/>
    </w:pPr>
    <w:r>
      <w:fldChar w:fldCharType="begin"/>
    </w:r>
    <w:r>
      <w:instrText xml:space="preserve"> FILENAME   \* MERGEFORMAT </w:instrText>
    </w:r>
    <w:r>
      <w:fldChar w:fldCharType="separate"/>
    </w:r>
    <w:r w:rsidR="003278FB">
      <w:rPr>
        <w:noProof/>
      </w:rPr>
      <w:t>Minutes_SNOMED CT Expo 2016 Planning Group_20151118_v.1.docx</w:t>
    </w:r>
    <w:r>
      <w:rPr>
        <w:noProof/>
      </w:rPr>
      <w:fldChar w:fldCharType="end"/>
    </w:r>
    <w:r w:rsidR="003278FB" w:rsidRPr="00117FD3">
      <w:tab/>
    </w:r>
    <w:r w:rsidR="003278FB" w:rsidRPr="00117FD3">
      <w:tab/>
      <w:t xml:space="preserve">Page </w:t>
    </w:r>
    <w:r w:rsidR="003278FB">
      <w:fldChar w:fldCharType="begin"/>
    </w:r>
    <w:r w:rsidR="003278FB">
      <w:instrText xml:space="preserve"> PAGE   \* MERGEFORMAT </w:instrText>
    </w:r>
    <w:r w:rsidR="003278FB">
      <w:fldChar w:fldCharType="separate"/>
    </w:r>
    <w:r w:rsidR="003278FB">
      <w:rPr>
        <w:noProof/>
      </w:rPr>
      <w:t>1</w:t>
    </w:r>
    <w:r w:rsidR="003278FB">
      <w:rPr>
        <w:noProof/>
      </w:rPr>
      <w:fldChar w:fldCharType="end"/>
    </w:r>
    <w:r w:rsidR="003278FB">
      <w:t xml:space="preserve"> of </w:t>
    </w:r>
    <w:r>
      <w:fldChar w:fldCharType="begin"/>
    </w:r>
    <w:r>
      <w:instrText xml:space="preserve"> NUMPAGES   \* MERGEFORMAT </w:instrText>
    </w:r>
    <w:r>
      <w:fldChar w:fldCharType="separate"/>
    </w:r>
    <w:r w:rsidR="003278FB">
      <w:rPr>
        <w:noProof/>
      </w:rPr>
      <w:t>4</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FEA5A" w14:textId="77777777" w:rsidR="003278FB" w:rsidRDefault="003278FB" w:rsidP="00983DEA">
      <w:r>
        <w:separator/>
      </w:r>
    </w:p>
  </w:footnote>
  <w:footnote w:type="continuationSeparator" w:id="0">
    <w:p w14:paraId="1CF041ED" w14:textId="77777777" w:rsidR="003278FB" w:rsidRDefault="003278FB" w:rsidP="00983D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E8628" w14:textId="77179B92" w:rsidR="003278FB" w:rsidRDefault="003278FB" w:rsidP="007C0F3A">
    <w:pPr>
      <w:pStyle w:val="Header"/>
      <w:ind w:right="130"/>
      <w:rPr>
        <w:noProof/>
      </w:rPr>
    </w:pPr>
    <w:r>
      <w:rPr>
        <w:noProof/>
      </w:rPr>
      <w:drawing>
        <wp:anchor distT="0" distB="0" distL="114300" distR="114300" simplePos="0" relativeHeight="251658752" behindDoc="0" locked="0" layoutInCell="1" allowOverlap="1" wp14:anchorId="375A266F" wp14:editId="04346B0D">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t>Minutes: Content Managers Advisory Group, 14</w:t>
    </w:r>
    <w:r w:rsidRPr="00F127FF">
      <w:rPr>
        <w:noProof/>
        <w:vertAlign w:val="superscript"/>
      </w:rPr>
      <w:t>th</w:t>
    </w:r>
    <w:r>
      <w:rPr>
        <w:noProof/>
      </w:rPr>
      <w:t xml:space="preserve"> March 2017</w:t>
    </w:r>
  </w:p>
  <w:p w14:paraId="6E6D9641" w14:textId="5C267A52" w:rsidR="003278FB" w:rsidRPr="008150BB" w:rsidRDefault="003278FB" w:rsidP="007C0F3A">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0.1</w:t>
    </w:r>
    <w:r>
      <w:rPr>
        <w:noProof/>
        <w:sz w:val="18"/>
        <w:szCs w:val="18"/>
        <w:lang w:val="en-GB"/>
      </w:rPr>
      <w:tab/>
    </w:r>
  </w:p>
  <w:p w14:paraId="7D2A20D7" w14:textId="77777777" w:rsidR="003278FB" w:rsidRPr="00F9063A" w:rsidRDefault="003278FB" w:rsidP="007C0F3A">
    <w:pPr>
      <w:pStyle w:val="Header"/>
      <w:ind w:right="130"/>
      <w:jc w:val="right"/>
    </w:pPr>
  </w:p>
  <w:p w14:paraId="543AC13B" w14:textId="77777777" w:rsidR="003278FB" w:rsidRDefault="003278FB" w:rsidP="00983DEA">
    <w:pPr>
      <w:pStyle w:val="Header"/>
    </w:pPr>
    <w:r>
      <w:ptab w:relativeTo="margin" w:alignment="right" w:leader="none"/>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95A27D" w14:textId="77777777" w:rsidR="003278FB" w:rsidRDefault="003278FB" w:rsidP="00631CF4">
    <w:pPr>
      <w:pStyle w:val="Header"/>
      <w:jc w:val="right"/>
    </w:pPr>
    <w:r>
      <w:rPr>
        <w:noProof/>
      </w:rPr>
      <w:drawing>
        <wp:inline distT="0" distB="0" distL="0" distR="0" wp14:anchorId="3251E714" wp14:editId="0B1ABABE">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14:paraId="6B87661B" w14:textId="77777777" w:rsidR="003278FB" w:rsidRDefault="003278FB" w:rsidP="00631CF4">
    <w:pPr>
      <w:pStyle w:val="Header"/>
      <w:jc w:val="right"/>
    </w:pPr>
  </w:p>
  <w:p w14:paraId="44650BB3" w14:textId="77777777" w:rsidR="003278FB" w:rsidRDefault="003278FB" w:rsidP="00631CF4">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359E"/>
    <w:multiLevelType w:val="multilevel"/>
    <w:tmpl w:val="6C2C2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4B4E83"/>
    <w:multiLevelType w:val="hybridMultilevel"/>
    <w:tmpl w:val="CB563612"/>
    <w:lvl w:ilvl="0" w:tplc="C2BC28BE">
      <w:start w:val="1"/>
      <w:numFmt w:val="decimal"/>
      <w:pStyle w:val="Action"/>
      <w:lvlText w:val="Action %1"/>
      <w:lvlJc w:val="left"/>
      <w:pPr>
        <w:ind w:left="720" w:hanging="360"/>
      </w:pPr>
      <w:rPr>
        <w:rFonts w:hint="default"/>
        <w:b/>
        <w:u w:val="singl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D33957"/>
    <w:multiLevelType w:val="hybridMultilevel"/>
    <w:tmpl w:val="20A256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8F453E"/>
    <w:multiLevelType w:val="multilevel"/>
    <w:tmpl w:val="5470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0594935"/>
    <w:multiLevelType w:val="hybridMultilevel"/>
    <w:tmpl w:val="6F96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F64EEF"/>
    <w:multiLevelType w:val="multilevel"/>
    <w:tmpl w:val="EAE4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A966E3"/>
    <w:multiLevelType w:val="multilevel"/>
    <w:tmpl w:val="AA74C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82615DD"/>
    <w:multiLevelType w:val="hybridMultilevel"/>
    <w:tmpl w:val="547A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EA683B"/>
    <w:multiLevelType w:val="multilevel"/>
    <w:tmpl w:val="D2C4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D0E6316"/>
    <w:multiLevelType w:val="hybridMultilevel"/>
    <w:tmpl w:val="18024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A3355"/>
    <w:multiLevelType w:val="hybridMultilevel"/>
    <w:tmpl w:val="104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0810D0"/>
    <w:multiLevelType w:val="multilevel"/>
    <w:tmpl w:val="818E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6606EE1"/>
    <w:multiLevelType w:val="multilevel"/>
    <w:tmpl w:val="D7BE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C4B6B4B"/>
    <w:multiLevelType w:val="hybridMultilevel"/>
    <w:tmpl w:val="96C4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264DD9"/>
    <w:multiLevelType w:val="multilevel"/>
    <w:tmpl w:val="73005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D677C5B"/>
    <w:multiLevelType w:val="multilevel"/>
    <w:tmpl w:val="EE24A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7">
    <w:nsid w:val="39220046"/>
    <w:multiLevelType w:val="hybridMultilevel"/>
    <w:tmpl w:val="752EC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6515CF"/>
    <w:multiLevelType w:val="multilevel"/>
    <w:tmpl w:val="D37E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FA9798E"/>
    <w:multiLevelType w:val="hybridMultilevel"/>
    <w:tmpl w:val="FFCC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DA5006"/>
    <w:multiLevelType w:val="multilevel"/>
    <w:tmpl w:val="9E3CF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6E90F16"/>
    <w:multiLevelType w:val="multilevel"/>
    <w:tmpl w:val="E742544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2">
    <w:nsid w:val="49FD3C97"/>
    <w:multiLevelType w:val="multilevel"/>
    <w:tmpl w:val="73923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DC073D0"/>
    <w:multiLevelType w:val="hybridMultilevel"/>
    <w:tmpl w:val="8FA8A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985009"/>
    <w:multiLevelType w:val="multilevel"/>
    <w:tmpl w:val="7C8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77B441A"/>
    <w:multiLevelType w:val="hybridMultilevel"/>
    <w:tmpl w:val="AD28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280DA8"/>
    <w:multiLevelType w:val="multilevel"/>
    <w:tmpl w:val="41885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9926FEE"/>
    <w:multiLevelType w:val="multilevel"/>
    <w:tmpl w:val="923A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B1E64AD"/>
    <w:multiLevelType w:val="multilevel"/>
    <w:tmpl w:val="2B58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E7477E"/>
    <w:multiLevelType w:val="hybridMultilevel"/>
    <w:tmpl w:val="F4D8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05588E"/>
    <w:multiLevelType w:val="multilevel"/>
    <w:tmpl w:val="03B20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F5B6C10"/>
    <w:multiLevelType w:val="multilevel"/>
    <w:tmpl w:val="C874C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37D7616"/>
    <w:multiLevelType w:val="hybridMultilevel"/>
    <w:tmpl w:val="0860C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E428BF"/>
    <w:multiLevelType w:val="multilevel"/>
    <w:tmpl w:val="B08A1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CC522D6"/>
    <w:multiLevelType w:val="multilevel"/>
    <w:tmpl w:val="2CF8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5440344"/>
    <w:multiLevelType w:val="multilevel"/>
    <w:tmpl w:val="EBA6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80F29D7"/>
    <w:multiLevelType w:val="multilevel"/>
    <w:tmpl w:val="BB0E8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793D5A4E"/>
    <w:multiLevelType w:val="multilevel"/>
    <w:tmpl w:val="4BDC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ACE7EE2"/>
    <w:multiLevelType w:val="multilevel"/>
    <w:tmpl w:val="D1FEA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7B874C1B"/>
    <w:multiLevelType w:val="multilevel"/>
    <w:tmpl w:val="F3689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7B885F05"/>
    <w:multiLevelType w:val="multilevel"/>
    <w:tmpl w:val="2F345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CD97436"/>
    <w:multiLevelType w:val="multilevel"/>
    <w:tmpl w:val="26D657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
      <w:lvlJc w:val="left"/>
      <w:pPr>
        <w:tabs>
          <w:tab w:val="num" w:pos="2520"/>
        </w:tabs>
        <w:ind w:left="2520" w:hanging="360"/>
      </w:pPr>
      <w:rPr>
        <w:rFonts w:ascii="Symbol" w:hAnsi="Symbol" w:hint="default"/>
        <w:sz w:val="20"/>
      </w:rPr>
    </w:lvl>
    <w:lvl w:ilvl="2" w:tentative="1">
      <w:start w:val="1"/>
      <w:numFmt w:val="bullet"/>
      <w:lvlText w:val=""/>
      <w:lvlJc w:val="left"/>
      <w:pPr>
        <w:tabs>
          <w:tab w:val="num" w:pos="3240"/>
        </w:tabs>
        <w:ind w:left="3240" w:hanging="360"/>
      </w:pPr>
      <w:rPr>
        <w:rFonts w:ascii="Symbol" w:hAnsi="Symbol"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4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DCB2894"/>
    <w:multiLevelType w:val="multilevel"/>
    <w:tmpl w:val="E0BA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3"/>
  </w:num>
  <w:num w:numId="2">
    <w:abstractNumId w:val="1"/>
  </w:num>
  <w:num w:numId="3">
    <w:abstractNumId w:val="37"/>
  </w:num>
  <w:num w:numId="4">
    <w:abstractNumId w:val="16"/>
  </w:num>
  <w:num w:numId="5">
    <w:abstractNumId w:val="24"/>
  </w:num>
  <w:num w:numId="6">
    <w:abstractNumId w:val="18"/>
  </w:num>
  <w:num w:numId="7">
    <w:abstractNumId w:val="3"/>
  </w:num>
  <w:num w:numId="8">
    <w:abstractNumId w:val="21"/>
  </w:num>
  <w:num w:numId="9">
    <w:abstractNumId w:val="38"/>
  </w:num>
  <w:num w:numId="10">
    <w:abstractNumId w:val="20"/>
  </w:num>
  <w:num w:numId="11">
    <w:abstractNumId w:val="19"/>
  </w:num>
  <w:num w:numId="12">
    <w:abstractNumId w:val="29"/>
  </w:num>
  <w:num w:numId="13">
    <w:abstractNumId w:val="23"/>
  </w:num>
  <w:num w:numId="14">
    <w:abstractNumId w:val="32"/>
  </w:num>
  <w:num w:numId="15">
    <w:abstractNumId w:val="14"/>
  </w:num>
  <w:num w:numId="16">
    <w:abstractNumId w:val="17"/>
  </w:num>
  <w:num w:numId="17">
    <w:abstractNumId w:val="9"/>
  </w:num>
  <w:num w:numId="18">
    <w:abstractNumId w:val="4"/>
  </w:num>
  <w:num w:numId="19">
    <w:abstractNumId w:val="2"/>
  </w:num>
  <w:num w:numId="20">
    <w:abstractNumId w:val="5"/>
  </w:num>
  <w:num w:numId="21">
    <w:abstractNumId w:val="31"/>
  </w:num>
  <w:num w:numId="22">
    <w:abstractNumId w:val="15"/>
  </w:num>
  <w:num w:numId="23">
    <w:abstractNumId w:val="12"/>
  </w:num>
  <w:num w:numId="24">
    <w:abstractNumId w:val="36"/>
  </w:num>
  <w:num w:numId="25">
    <w:abstractNumId w:val="6"/>
  </w:num>
  <w:num w:numId="26">
    <w:abstractNumId w:val="30"/>
  </w:num>
  <w:num w:numId="27">
    <w:abstractNumId w:val="28"/>
  </w:num>
  <w:num w:numId="28">
    <w:abstractNumId w:val="40"/>
  </w:num>
  <w:num w:numId="29">
    <w:abstractNumId w:val="13"/>
  </w:num>
  <w:num w:numId="30">
    <w:abstractNumId w:val="41"/>
  </w:num>
  <w:num w:numId="31">
    <w:abstractNumId w:val="26"/>
  </w:num>
  <w:num w:numId="32">
    <w:abstractNumId w:val="35"/>
  </w:num>
  <w:num w:numId="33">
    <w:abstractNumId w:val="34"/>
  </w:num>
  <w:num w:numId="34">
    <w:abstractNumId w:val="8"/>
  </w:num>
  <w:num w:numId="35">
    <w:abstractNumId w:val="44"/>
  </w:num>
  <w:num w:numId="36">
    <w:abstractNumId w:val="27"/>
  </w:num>
  <w:num w:numId="37">
    <w:abstractNumId w:val="33"/>
  </w:num>
  <w:num w:numId="38">
    <w:abstractNumId w:val="11"/>
  </w:num>
  <w:num w:numId="39">
    <w:abstractNumId w:val="25"/>
  </w:num>
  <w:num w:numId="40">
    <w:abstractNumId w:val="0"/>
  </w:num>
  <w:num w:numId="41">
    <w:abstractNumId w:val="42"/>
  </w:num>
  <w:num w:numId="42">
    <w:abstractNumId w:val="10"/>
  </w:num>
  <w:num w:numId="43">
    <w:abstractNumId w:val="39"/>
  </w:num>
  <w:num w:numId="44">
    <w:abstractNumId w:val="7"/>
  </w:num>
  <w:num w:numId="4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ttachedTemplate r:id="rId1"/>
  <w:defaultTabStop w:val="1304"/>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03"/>
    <w:rsid w:val="000001A2"/>
    <w:rsid w:val="000006EB"/>
    <w:rsid w:val="00007E7B"/>
    <w:rsid w:val="000115A5"/>
    <w:rsid w:val="000133B9"/>
    <w:rsid w:val="00013D49"/>
    <w:rsid w:val="00022A38"/>
    <w:rsid w:val="00022ED8"/>
    <w:rsid w:val="00023235"/>
    <w:rsid w:val="0003476B"/>
    <w:rsid w:val="000355AC"/>
    <w:rsid w:val="00041C2E"/>
    <w:rsid w:val="00046D30"/>
    <w:rsid w:val="00050837"/>
    <w:rsid w:val="0005158D"/>
    <w:rsid w:val="00055C7F"/>
    <w:rsid w:val="00062BF2"/>
    <w:rsid w:val="00071377"/>
    <w:rsid w:val="00072C3C"/>
    <w:rsid w:val="00077F23"/>
    <w:rsid w:val="00081A26"/>
    <w:rsid w:val="00081F78"/>
    <w:rsid w:val="000854F7"/>
    <w:rsid w:val="00086E8B"/>
    <w:rsid w:val="00093AF4"/>
    <w:rsid w:val="00096592"/>
    <w:rsid w:val="0009798B"/>
    <w:rsid w:val="000A4710"/>
    <w:rsid w:val="000A4F33"/>
    <w:rsid w:val="000B67E1"/>
    <w:rsid w:val="000C5751"/>
    <w:rsid w:val="000C58B0"/>
    <w:rsid w:val="000D26D8"/>
    <w:rsid w:val="000D4653"/>
    <w:rsid w:val="000D641C"/>
    <w:rsid w:val="000D716C"/>
    <w:rsid w:val="000E0747"/>
    <w:rsid w:val="000E262D"/>
    <w:rsid w:val="000E538E"/>
    <w:rsid w:val="000E7646"/>
    <w:rsid w:val="000F3621"/>
    <w:rsid w:val="000F3FC1"/>
    <w:rsid w:val="000F6D7F"/>
    <w:rsid w:val="000F7184"/>
    <w:rsid w:val="000F72C7"/>
    <w:rsid w:val="00104379"/>
    <w:rsid w:val="001100AA"/>
    <w:rsid w:val="00117FD3"/>
    <w:rsid w:val="00120F19"/>
    <w:rsid w:val="0012765B"/>
    <w:rsid w:val="00131FC5"/>
    <w:rsid w:val="00132C28"/>
    <w:rsid w:val="00133B0C"/>
    <w:rsid w:val="0013593B"/>
    <w:rsid w:val="00141770"/>
    <w:rsid w:val="00144123"/>
    <w:rsid w:val="001463B9"/>
    <w:rsid w:val="00146982"/>
    <w:rsid w:val="001476C3"/>
    <w:rsid w:val="00150639"/>
    <w:rsid w:val="00153837"/>
    <w:rsid w:val="0015475C"/>
    <w:rsid w:val="0015537D"/>
    <w:rsid w:val="00156568"/>
    <w:rsid w:val="00160C42"/>
    <w:rsid w:val="00162119"/>
    <w:rsid w:val="00162183"/>
    <w:rsid w:val="0016410E"/>
    <w:rsid w:val="001768F4"/>
    <w:rsid w:val="00181F71"/>
    <w:rsid w:val="001838C7"/>
    <w:rsid w:val="00183D8D"/>
    <w:rsid w:val="00185696"/>
    <w:rsid w:val="00185F5E"/>
    <w:rsid w:val="0019423B"/>
    <w:rsid w:val="001950B9"/>
    <w:rsid w:val="00196976"/>
    <w:rsid w:val="0019755D"/>
    <w:rsid w:val="001A4227"/>
    <w:rsid w:val="001A4967"/>
    <w:rsid w:val="001A5D0B"/>
    <w:rsid w:val="001A7025"/>
    <w:rsid w:val="001B0064"/>
    <w:rsid w:val="001B4916"/>
    <w:rsid w:val="001B4B3F"/>
    <w:rsid w:val="001B57B0"/>
    <w:rsid w:val="001B607A"/>
    <w:rsid w:val="001B6A95"/>
    <w:rsid w:val="001C0D59"/>
    <w:rsid w:val="001C4395"/>
    <w:rsid w:val="001C55DD"/>
    <w:rsid w:val="001C56FB"/>
    <w:rsid w:val="001E2BE7"/>
    <w:rsid w:val="001E612D"/>
    <w:rsid w:val="001F1A64"/>
    <w:rsid w:val="002018D3"/>
    <w:rsid w:val="00203C44"/>
    <w:rsid w:val="002101EF"/>
    <w:rsid w:val="00212568"/>
    <w:rsid w:val="0021454D"/>
    <w:rsid w:val="00217126"/>
    <w:rsid w:val="00220DE9"/>
    <w:rsid w:val="00221818"/>
    <w:rsid w:val="00224CC6"/>
    <w:rsid w:val="00230E6D"/>
    <w:rsid w:val="00231EF4"/>
    <w:rsid w:val="0023403D"/>
    <w:rsid w:val="00235675"/>
    <w:rsid w:val="00242068"/>
    <w:rsid w:val="00242519"/>
    <w:rsid w:val="00255B43"/>
    <w:rsid w:val="00261ED0"/>
    <w:rsid w:val="002709A7"/>
    <w:rsid w:val="0027223D"/>
    <w:rsid w:val="002722B0"/>
    <w:rsid w:val="00277D19"/>
    <w:rsid w:val="00280387"/>
    <w:rsid w:val="00284483"/>
    <w:rsid w:val="0028667A"/>
    <w:rsid w:val="002867A8"/>
    <w:rsid w:val="00286E2F"/>
    <w:rsid w:val="00294D8E"/>
    <w:rsid w:val="002A48EB"/>
    <w:rsid w:val="002A66EA"/>
    <w:rsid w:val="002B0C97"/>
    <w:rsid w:val="002B3650"/>
    <w:rsid w:val="002B522C"/>
    <w:rsid w:val="002C1DD9"/>
    <w:rsid w:val="002C2E22"/>
    <w:rsid w:val="002C378C"/>
    <w:rsid w:val="002C3F87"/>
    <w:rsid w:val="002C4C87"/>
    <w:rsid w:val="002C7C12"/>
    <w:rsid w:val="002D218E"/>
    <w:rsid w:val="002D627A"/>
    <w:rsid w:val="002D6D0D"/>
    <w:rsid w:val="002E0301"/>
    <w:rsid w:val="002E0F86"/>
    <w:rsid w:val="002E152E"/>
    <w:rsid w:val="002E1976"/>
    <w:rsid w:val="002E267C"/>
    <w:rsid w:val="002E3D5F"/>
    <w:rsid w:val="0030330A"/>
    <w:rsid w:val="003036DF"/>
    <w:rsid w:val="00303F9E"/>
    <w:rsid w:val="0030569C"/>
    <w:rsid w:val="003112F1"/>
    <w:rsid w:val="00311EAE"/>
    <w:rsid w:val="0031450B"/>
    <w:rsid w:val="00315693"/>
    <w:rsid w:val="003233AE"/>
    <w:rsid w:val="00323ED0"/>
    <w:rsid w:val="003278FB"/>
    <w:rsid w:val="003279A1"/>
    <w:rsid w:val="003316EE"/>
    <w:rsid w:val="00333DCA"/>
    <w:rsid w:val="00335396"/>
    <w:rsid w:val="003441F7"/>
    <w:rsid w:val="0034568C"/>
    <w:rsid w:val="0034651B"/>
    <w:rsid w:val="003469D1"/>
    <w:rsid w:val="00352A4D"/>
    <w:rsid w:val="00357B02"/>
    <w:rsid w:val="00360A03"/>
    <w:rsid w:val="00363EC2"/>
    <w:rsid w:val="00364605"/>
    <w:rsid w:val="00372105"/>
    <w:rsid w:val="003738C9"/>
    <w:rsid w:val="0037761A"/>
    <w:rsid w:val="0037790A"/>
    <w:rsid w:val="00377B50"/>
    <w:rsid w:val="00380ED1"/>
    <w:rsid w:val="00381AE5"/>
    <w:rsid w:val="0038381D"/>
    <w:rsid w:val="003878A5"/>
    <w:rsid w:val="00390840"/>
    <w:rsid w:val="003923F6"/>
    <w:rsid w:val="003931DB"/>
    <w:rsid w:val="003A037E"/>
    <w:rsid w:val="003A2405"/>
    <w:rsid w:val="003A2470"/>
    <w:rsid w:val="003B3A37"/>
    <w:rsid w:val="003B3AD7"/>
    <w:rsid w:val="003B3DFB"/>
    <w:rsid w:val="003B58FE"/>
    <w:rsid w:val="003B6D56"/>
    <w:rsid w:val="003C0FED"/>
    <w:rsid w:val="003C722F"/>
    <w:rsid w:val="003D0911"/>
    <w:rsid w:val="003D11C7"/>
    <w:rsid w:val="003D4172"/>
    <w:rsid w:val="003D49DC"/>
    <w:rsid w:val="003E1F7D"/>
    <w:rsid w:val="003E3720"/>
    <w:rsid w:val="003F13EF"/>
    <w:rsid w:val="003F49A6"/>
    <w:rsid w:val="003F4B58"/>
    <w:rsid w:val="00401919"/>
    <w:rsid w:val="00403D2B"/>
    <w:rsid w:val="004146B6"/>
    <w:rsid w:val="00417A39"/>
    <w:rsid w:val="00422F3A"/>
    <w:rsid w:val="00425F61"/>
    <w:rsid w:val="00431E89"/>
    <w:rsid w:val="00433C3F"/>
    <w:rsid w:val="00433FCC"/>
    <w:rsid w:val="004421FC"/>
    <w:rsid w:val="00442343"/>
    <w:rsid w:val="00445641"/>
    <w:rsid w:val="004524DE"/>
    <w:rsid w:val="0046070D"/>
    <w:rsid w:val="00474101"/>
    <w:rsid w:val="00475488"/>
    <w:rsid w:val="00481045"/>
    <w:rsid w:val="00482F9C"/>
    <w:rsid w:val="00483FA0"/>
    <w:rsid w:val="0048778A"/>
    <w:rsid w:val="00492322"/>
    <w:rsid w:val="00493BF6"/>
    <w:rsid w:val="00497A9C"/>
    <w:rsid w:val="004A1DA8"/>
    <w:rsid w:val="004A479D"/>
    <w:rsid w:val="004A6B75"/>
    <w:rsid w:val="004A7BFB"/>
    <w:rsid w:val="004B7536"/>
    <w:rsid w:val="004C1D1E"/>
    <w:rsid w:val="004C49FD"/>
    <w:rsid w:val="004C4A85"/>
    <w:rsid w:val="004D26BA"/>
    <w:rsid w:val="004D49AB"/>
    <w:rsid w:val="004E46AE"/>
    <w:rsid w:val="004E5348"/>
    <w:rsid w:val="004E71E7"/>
    <w:rsid w:val="004F23B8"/>
    <w:rsid w:val="004F5660"/>
    <w:rsid w:val="004F69C8"/>
    <w:rsid w:val="004F7008"/>
    <w:rsid w:val="00511326"/>
    <w:rsid w:val="00515851"/>
    <w:rsid w:val="00532FB8"/>
    <w:rsid w:val="00536291"/>
    <w:rsid w:val="005411C2"/>
    <w:rsid w:val="005449A1"/>
    <w:rsid w:val="005458BD"/>
    <w:rsid w:val="005462E4"/>
    <w:rsid w:val="00555DA7"/>
    <w:rsid w:val="005605C3"/>
    <w:rsid w:val="00567E47"/>
    <w:rsid w:val="0057256B"/>
    <w:rsid w:val="00573081"/>
    <w:rsid w:val="00574243"/>
    <w:rsid w:val="00576194"/>
    <w:rsid w:val="0058071A"/>
    <w:rsid w:val="005808C7"/>
    <w:rsid w:val="00582CF9"/>
    <w:rsid w:val="00585C0B"/>
    <w:rsid w:val="00590B16"/>
    <w:rsid w:val="005A27C4"/>
    <w:rsid w:val="005A5684"/>
    <w:rsid w:val="005A6C3C"/>
    <w:rsid w:val="005B21A3"/>
    <w:rsid w:val="005C00AC"/>
    <w:rsid w:val="005C296F"/>
    <w:rsid w:val="005C302F"/>
    <w:rsid w:val="005C4DC2"/>
    <w:rsid w:val="005C622C"/>
    <w:rsid w:val="005D0343"/>
    <w:rsid w:val="005D285B"/>
    <w:rsid w:val="005D519E"/>
    <w:rsid w:val="005D72E3"/>
    <w:rsid w:val="005E081D"/>
    <w:rsid w:val="005F09F8"/>
    <w:rsid w:val="005F3988"/>
    <w:rsid w:val="005F5104"/>
    <w:rsid w:val="005F696E"/>
    <w:rsid w:val="005F6E41"/>
    <w:rsid w:val="006033C0"/>
    <w:rsid w:val="0060736F"/>
    <w:rsid w:val="00612391"/>
    <w:rsid w:val="00612FC4"/>
    <w:rsid w:val="006216E6"/>
    <w:rsid w:val="00623ED7"/>
    <w:rsid w:val="006241CF"/>
    <w:rsid w:val="00627F2F"/>
    <w:rsid w:val="00630225"/>
    <w:rsid w:val="00631CF4"/>
    <w:rsid w:val="00633A6C"/>
    <w:rsid w:val="006342BF"/>
    <w:rsid w:val="00634EB2"/>
    <w:rsid w:val="006409C1"/>
    <w:rsid w:val="006427F7"/>
    <w:rsid w:val="0064510B"/>
    <w:rsid w:val="006504C6"/>
    <w:rsid w:val="00652686"/>
    <w:rsid w:val="00657893"/>
    <w:rsid w:val="00662B69"/>
    <w:rsid w:val="006634EC"/>
    <w:rsid w:val="00663BCD"/>
    <w:rsid w:val="00671440"/>
    <w:rsid w:val="00675F23"/>
    <w:rsid w:val="00685EA4"/>
    <w:rsid w:val="0069091F"/>
    <w:rsid w:val="00692414"/>
    <w:rsid w:val="00694D7D"/>
    <w:rsid w:val="00696626"/>
    <w:rsid w:val="006A0C45"/>
    <w:rsid w:val="006A1997"/>
    <w:rsid w:val="006A1B08"/>
    <w:rsid w:val="006A5C9F"/>
    <w:rsid w:val="006A61E4"/>
    <w:rsid w:val="006B382B"/>
    <w:rsid w:val="006C483E"/>
    <w:rsid w:val="006C51C4"/>
    <w:rsid w:val="006C58FA"/>
    <w:rsid w:val="006C6E81"/>
    <w:rsid w:val="006D3774"/>
    <w:rsid w:val="006E0B13"/>
    <w:rsid w:val="006E376F"/>
    <w:rsid w:val="006E79D2"/>
    <w:rsid w:val="006F2084"/>
    <w:rsid w:val="006F22CB"/>
    <w:rsid w:val="006F5269"/>
    <w:rsid w:val="006F577B"/>
    <w:rsid w:val="006F65F5"/>
    <w:rsid w:val="006F7196"/>
    <w:rsid w:val="006F75FB"/>
    <w:rsid w:val="00704F8C"/>
    <w:rsid w:val="007061AE"/>
    <w:rsid w:val="00711F15"/>
    <w:rsid w:val="00714675"/>
    <w:rsid w:val="00715AD8"/>
    <w:rsid w:val="00722527"/>
    <w:rsid w:val="00724360"/>
    <w:rsid w:val="00731AE9"/>
    <w:rsid w:val="007326E8"/>
    <w:rsid w:val="0073612B"/>
    <w:rsid w:val="007430DE"/>
    <w:rsid w:val="00743E5C"/>
    <w:rsid w:val="00746C8F"/>
    <w:rsid w:val="0075180F"/>
    <w:rsid w:val="00755DCD"/>
    <w:rsid w:val="0076639E"/>
    <w:rsid w:val="00771383"/>
    <w:rsid w:val="00773A80"/>
    <w:rsid w:val="00780384"/>
    <w:rsid w:val="0078231B"/>
    <w:rsid w:val="00784942"/>
    <w:rsid w:val="0079078C"/>
    <w:rsid w:val="00791007"/>
    <w:rsid w:val="00792D21"/>
    <w:rsid w:val="0079453A"/>
    <w:rsid w:val="00794DBB"/>
    <w:rsid w:val="007977A3"/>
    <w:rsid w:val="007A01BC"/>
    <w:rsid w:val="007A188F"/>
    <w:rsid w:val="007A2981"/>
    <w:rsid w:val="007A576F"/>
    <w:rsid w:val="007B0C9D"/>
    <w:rsid w:val="007C0F3A"/>
    <w:rsid w:val="007C1EEC"/>
    <w:rsid w:val="007C7F03"/>
    <w:rsid w:val="007D0FE5"/>
    <w:rsid w:val="007E28C8"/>
    <w:rsid w:val="007E6B7F"/>
    <w:rsid w:val="007F41AE"/>
    <w:rsid w:val="007F41DE"/>
    <w:rsid w:val="00800660"/>
    <w:rsid w:val="00802F2D"/>
    <w:rsid w:val="00804E4B"/>
    <w:rsid w:val="00805196"/>
    <w:rsid w:val="00805EE1"/>
    <w:rsid w:val="008060BF"/>
    <w:rsid w:val="00807B90"/>
    <w:rsid w:val="008104F5"/>
    <w:rsid w:val="00812E65"/>
    <w:rsid w:val="00813121"/>
    <w:rsid w:val="008375C7"/>
    <w:rsid w:val="0084082F"/>
    <w:rsid w:val="0085020A"/>
    <w:rsid w:val="00852363"/>
    <w:rsid w:val="00855793"/>
    <w:rsid w:val="00857B3D"/>
    <w:rsid w:val="00861623"/>
    <w:rsid w:val="0087104E"/>
    <w:rsid w:val="00873E5C"/>
    <w:rsid w:val="0087537C"/>
    <w:rsid w:val="008769F7"/>
    <w:rsid w:val="00881CEA"/>
    <w:rsid w:val="00891C7F"/>
    <w:rsid w:val="008946CC"/>
    <w:rsid w:val="008A6E52"/>
    <w:rsid w:val="008A7DC1"/>
    <w:rsid w:val="008C0DBE"/>
    <w:rsid w:val="008C1169"/>
    <w:rsid w:val="008C7FFD"/>
    <w:rsid w:val="008D0C19"/>
    <w:rsid w:val="008D5A0C"/>
    <w:rsid w:val="008E2A5B"/>
    <w:rsid w:val="008E787B"/>
    <w:rsid w:val="008F53FA"/>
    <w:rsid w:val="00905A0A"/>
    <w:rsid w:val="00907F2A"/>
    <w:rsid w:val="00917A61"/>
    <w:rsid w:val="009230EA"/>
    <w:rsid w:val="00924DAA"/>
    <w:rsid w:val="00931A4A"/>
    <w:rsid w:val="00933AF6"/>
    <w:rsid w:val="00936EED"/>
    <w:rsid w:val="00940E2A"/>
    <w:rsid w:val="009443C2"/>
    <w:rsid w:val="009446F9"/>
    <w:rsid w:val="00947D57"/>
    <w:rsid w:val="00950693"/>
    <w:rsid w:val="0095078C"/>
    <w:rsid w:val="00951F06"/>
    <w:rsid w:val="00951FF9"/>
    <w:rsid w:val="009538E4"/>
    <w:rsid w:val="009625F0"/>
    <w:rsid w:val="00964916"/>
    <w:rsid w:val="0097513F"/>
    <w:rsid w:val="00977460"/>
    <w:rsid w:val="009837B0"/>
    <w:rsid w:val="00983DEA"/>
    <w:rsid w:val="0098524A"/>
    <w:rsid w:val="00986B4C"/>
    <w:rsid w:val="00991BFE"/>
    <w:rsid w:val="009931D4"/>
    <w:rsid w:val="009946ED"/>
    <w:rsid w:val="009948BD"/>
    <w:rsid w:val="0099499A"/>
    <w:rsid w:val="00997FFD"/>
    <w:rsid w:val="009A10C1"/>
    <w:rsid w:val="009A2C6C"/>
    <w:rsid w:val="009A572D"/>
    <w:rsid w:val="009A6FF2"/>
    <w:rsid w:val="009B32CC"/>
    <w:rsid w:val="009B57CB"/>
    <w:rsid w:val="009B5F77"/>
    <w:rsid w:val="009C1ACF"/>
    <w:rsid w:val="009C3FD1"/>
    <w:rsid w:val="009C76EB"/>
    <w:rsid w:val="009C773E"/>
    <w:rsid w:val="009D7A2A"/>
    <w:rsid w:val="009E5811"/>
    <w:rsid w:val="009F0207"/>
    <w:rsid w:val="009F200C"/>
    <w:rsid w:val="00A007E6"/>
    <w:rsid w:val="00A13A38"/>
    <w:rsid w:val="00A2021A"/>
    <w:rsid w:val="00A23166"/>
    <w:rsid w:val="00A23F3B"/>
    <w:rsid w:val="00A2449A"/>
    <w:rsid w:val="00A25919"/>
    <w:rsid w:val="00A27F6E"/>
    <w:rsid w:val="00A368E2"/>
    <w:rsid w:val="00A43075"/>
    <w:rsid w:val="00A43913"/>
    <w:rsid w:val="00A56D6F"/>
    <w:rsid w:val="00A576AB"/>
    <w:rsid w:val="00A64603"/>
    <w:rsid w:val="00A70C66"/>
    <w:rsid w:val="00A7668C"/>
    <w:rsid w:val="00A7721A"/>
    <w:rsid w:val="00A77CCB"/>
    <w:rsid w:val="00A94C34"/>
    <w:rsid w:val="00A95129"/>
    <w:rsid w:val="00A9597B"/>
    <w:rsid w:val="00AA183E"/>
    <w:rsid w:val="00AC0204"/>
    <w:rsid w:val="00AC0C1D"/>
    <w:rsid w:val="00AC193B"/>
    <w:rsid w:val="00AC1A2A"/>
    <w:rsid w:val="00AC2781"/>
    <w:rsid w:val="00AC2A5A"/>
    <w:rsid w:val="00AC4662"/>
    <w:rsid w:val="00AC7346"/>
    <w:rsid w:val="00AD11DD"/>
    <w:rsid w:val="00AD1BBA"/>
    <w:rsid w:val="00AD1EDB"/>
    <w:rsid w:val="00AD3F22"/>
    <w:rsid w:val="00AE1101"/>
    <w:rsid w:val="00AE4937"/>
    <w:rsid w:val="00AF1B4C"/>
    <w:rsid w:val="00AF283E"/>
    <w:rsid w:val="00AF2CC0"/>
    <w:rsid w:val="00B04C7F"/>
    <w:rsid w:val="00B06952"/>
    <w:rsid w:val="00B1209F"/>
    <w:rsid w:val="00B13386"/>
    <w:rsid w:val="00B13727"/>
    <w:rsid w:val="00B15688"/>
    <w:rsid w:val="00B15C22"/>
    <w:rsid w:val="00B17CFF"/>
    <w:rsid w:val="00B20801"/>
    <w:rsid w:val="00B27182"/>
    <w:rsid w:val="00B305FB"/>
    <w:rsid w:val="00B37D62"/>
    <w:rsid w:val="00B44965"/>
    <w:rsid w:val="00B4542C"/>
    <w:rsid w:val="00B456A3"/>
    <w:rsid w:val="00B4684A"/>
    <w:rsid w:val="00B52A1B"/>
    <w:rsid w:val="00B57FDB"/>
    <w:rsid w:val="00B6099A"/>
    <w:rsid w:val="00B6419F"/>
    <w:rsid w:val="00B65F0C"/>
    <w:rsid w:val="00B66F21"/>
    <w:rsid w:val="00B70EF0"/>
    <w:rsid w:val="00B8134F"/>
    <w:rsid w:val="00B82016"/>
    <w:rsid w:val="00B825DC"/>
    <w:rsid w:val="00B85D5E"/>
    <w:rsid w:val="00B907F1"/>
    <w:rsid w:val="00B91955"/>
    <w:rsid w:val="00B91BD2"/>
    <w:rsid w:val="00B93589"/>
    <w:rsid w:val="00B96959"/>
    <w:rsid w:val="00BA7FB8"/>
    <w:rsid w:val="00BB0660"/>
    <w:rsid w:val="00BB2076"/>
    <w:rsid w:val="00BB3BF7"/>
    <w:rsid w:val="00BB7AF6"/>
    <w:rsid w:val="00BC033C"/>
    <w:rsid w:val="00BC3591"/>
    <w:rsid w:val="00BC4040"/>
    <w:rsid w:val="00BC4578"/>
    <w:rsid w:val="00BC5860"/>
    <w:rsid w:val="00BD0209"/>
    <w:rsid w:val="00BD061F"/>
    <w:rsid w:val="00BD413E"/>
    <w:rsid w:val="00BD58C0"/>
    <w:rsid w:val="00BD692A"/>
    <w:rsid w:val="00BD7DC0"/>
    <w:rsid w:val="00BE0A2D"/>
    <w:rsid w:val="00BE43FC"/>
    <w:rsid w:val="00BE70BF"/>
    <w:rsid w:val="00BE7EF8"/>
    <w:rsid w:val="00BF52AA"/>
    <w:rsid w:val="00C179D4"/>
    <w:rsid w:val="00C2031D"/>
    <w:rsid w:val="00C204B9"/>
    <w:rsid w:val="00C24085"/>
    <w:rsid w:val="00C2766D"/>
    <w:rsid w:val="00C32930"/>
    <w:rsid w:val="00C34B05"/>
    <w:rsid w:val="00C44B67"/>
    <w:rsid w:val="00C450D0"/>
    <w:rsid w:val="00C45CF2"/>
    <w:rsid w:val="00C5371D"/>
    <w:rsid w:val="00C53F81"/>
    <w:rsid w:val="00C57FB0"/>
    <w:rsid w:val="00C67555"/>
    <w:rsid w:val="00C75558"/>
    <w:rsid w:val="00C7720F"/>
    <w:rsid w:val="00C776CE"/>
    <w:rsid w:val="00C8287B"/>
    <w:rsid w:val="00C82F75"/>
    <w:rsid w:val="00C83DEB"/>
    <w:rsid w:val="00C83F06"/>
    <w:rsid w:val="00C91320"/>
    <w:rsid w:val="00C94E62"/>
    <w:rsid w:val="00C96555"/>
    <w:rsid w:val="00C9717E"/>
    <w:rsid w:val="00C97C62"/>
    <w:rsid w:val="00CA4D02"/>
    <w:rsid w:val="00CA4FA0"/>
    <w:rsid w:val="00CB05C0"/>
    <w:rsid w:val="00CB1E5A"/>
    <w:rsid w:val="00CC1A87"/>
    <w:rsid w:val="00CC427E"/>
    <w:rsid w:val="00CC46B9"/>
    <w:rsid w:val="00CC62C2"/>
    <w:rsid w:val="00CC7A70"/>
    <w:rsid w:val="00CD028A"/>
    <w:rsid w:val="00CD4843"/>
    <w:rsid w:val="00CE2357"/>
    <w:rsid w:val="00CF01FA"/>
    <w:rsid w:val="00CF0AA3"/>
    <w:rsid w:val="00CF0DC4"/>
    <w:rsid w:val="00CF1B5D"/>
    <w:rsid w:val="00CF1F9F"/>
    <w:rsid w:val="00CF2102"/>
    <w:rsid w:val="00CF254E"/>
    <w:rsid w:val="00CF55D3"/>
    <w:rsid w:val="00CF72F6"/>
    <w:rsid w:val="00D05680"/>
    <w:rsid w:val="00D05E03"/>
    <w:rsid w:val="00D06AB7"/>
    <w:rsid w:val="00D070A0"/>
    <w:rsid w:val="00D1736E"/>
    <w:rsid w:val="00D17ACB"/>
    <w:rsid w:val="00D21528"/>
    <w:rsid w:val="00D22AFB"/>
    <w:rsid w:val="00D44BBF"/>
    <w:rsid w:val="00D502F5"/>
    <w:rsid w:val="00D52C0B"/>
    <w:rsid w:val="00D653C4"/>
    <w:rsid w:val="00D77454"/>
    <w:rsid w:val="00D77D89"/>
    <w:rsid w:val="00D801F1"/>
    <w:rsid w:val="00D8435D"/>
    <w:rsid w:val="00D912A8"/>
    <w:rsid w:val="00D91905"/>
    <w:rsid w:val="00D91CFB"/>
    <w:rsid w:val="00D93189"/>
    <w:rsid w:val="00D971DC"/>
    <w:rsid w:val="00DA1B9D"/>
    <w:rsid w:val="00DA4544"/>
    <w:rsid w:val="00DC0E53"/>
    <w:rsid w:val="00DC14F6"/>
    <w:rsid w:val="00DC2938"/>
    <w:rsid w:val="00DC5329"/>
    <w:rsid w:val="00DC5437"/>
    <w:rsid w:val="00DC6D75"/>
    <w:rsid w:val="00DD155D"/>
    <w:rsid w:val="00DD490B"/>
    <w:rsid w:val="00DE0850"/>
    <w:rsid w:val="00DE0F7E"/>
    <w:rsid w:val="00DE29C4"/>
    <w:rsid w:val="00DE29E7"/>
    <w:rsid w:val="00DE580A"/>
    <w:rsid w:val="00DE65AF"/>
    <w:rsid w:val="00DF1D8D"/>
    <w:rsid w:val="00DF52AA"/>
    <w:rsid w:val="00DF6BC4"/>
    <w:rsid w:val="00E01403"/>
    <w:rsid w:val="00E03DAF"/>
    <w:rsid w:val="00E07982"/>
    <w:rsid w:val="00E2012A"/>
    <w:rsid w:val="00E23545"/>
    <w:rsid w:val="00E30C7E"/>
    <w:rsid w:val="00E32F08"/>
    <w:rsid w:val="00E33D95"/>
    <w:rsid w:val="00E45008"/>
    <w:rsid w:val="00E51766"/>
    <w:rsid w:val="00E535FB"/>
    <w:rsid w:val="00E613EB"/>
    <w:rsid w:val="00E6369A"/>
    <w:rsid w:val="00E65AE4"/>
    <w:rsid w:val="00E729B5"/>
    <w:rsid w:val="00E743DE"/>
    <w:rsid w:val="00E97799"/>
    <w:rsid w:val="00EA7956"/>
    <w:rsid w:val="00EA7B2F"/>
    <w:rsid w:val="00EA7E11"/>
    <w:rsid w:val="00EB0666"/>
    <w:rsid w:val="00EB3F46"/>
    <w:rsid w:val="00EB502B"/>
    <w:rsid w:val="00EC0225"/>
    <w:rsid w:val="00EC36AB"/>
    <w:rsid w:val="00EC4E92"/>
    <w:rsid w:val="00EC67D6"/>
    <w:rsid w:val="00EC7588"/>
    <w:rsid w:val="00ED1CD5"/>
    <w:rsid w:val="00ED3514"/>
    <w:rsid w:val="00EE1626"/>
    <w:rsid w:val="00EE1D7A"/>
    <w:rsid w:val="00EE1FF7"/>
    <w:rsid w:val="00EF5F7E"/>
    <w:rsid w:val="00F013CE"/>
    <w:rsid w:val="00F04ECE"/>
    <w:rsid w:val="00F075F2"/>
    <w:rsid w:val="00F127FF"/>
    <w:rsid w:val="00F161BB"/>
    <w:rsid w:val="00F201E2"/>
    <w:rsid w:val="00F24031"/>
    <w:rsid w:val="00F330FA"/>
    <w:rsid w:val="00F371A7"/>
    <w:rsid w:val="00F41A43"/>
    <w:rsid w:val="00F572E3"/>
    <w:rsid w:val="00F5762C"/>
    <w:rsid w:val="00F6337E"/>
    <w:rsid w:val="00F661CF"/>
    <w:rsid w:val="00F67996"/>
    <w:rsid w:val="00F67E87"/>
    <w:rsid w:val="00F73C40"/>
    <w:rsid w:val="00F74229"/>
    <w:rsid w:val="00F8248F"/>
    <w:rsid w:val="00F8409E"/>
    <w:rsid w:val="00F84683"/>
    <w:rsid w:val="00F85451"/>
    <w:rsid w:val="00F8725E"/>
    <w:rsid w:val="00F8797C"/>
    <w:rsid w:val="00F9463A"/>
    <w:rsid w:val="00F96562"/>
    <w:rsid w:val="00F97310"/>
    <w:rsid w:val="00FA02E9"/>
    <w:rsid w:val="00FB123D"/>
    <w:rsid w:val="00FB1E12"/>
    <w:rsid w:val="00FB52FB"/>
    <w:rsid w:val="00FB60A3"/>
    <w:rsid w:val="00FB6CA6"/>
    <w:rsid w:val="00FB79E3"/>
    <w:rsid w:val="00FC2E6D"/>
    <w:rsid w:val="00FC48DA"/>
    <w:rsid w:val="00FD3213"/>
    <w:rsid w:val="00FD3DC6"/>
    <w:rsid w:val="00FE6175"/>
    <w:rsid w:val="00FE6477"/>
    <w:rsid w:val="00FF26B2"/>
    <w:rsid w:val="00FF78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63C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semiHidden/>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 w:type="character" w:styleId="FollowedHyperlink">
    <w:name w:val="FollowedHyperlink"/>
    <w:basedOn w:val="DefaultParagraphFont"/>
    <w:uiPriority w:val="99"/>
    <w:semiHidden/>
    <w:unhideWhenUsed/>
    <w:rsid w:val="00377B5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F3A"/>
    <w:pPr>
      <w:spacing w:after="120" w:line="300" w:lineRule="atLeast"/>
    </w:pPr>
    <w:rPr>
      <w:rFonts w:ascii="Trebuchet MS" w:hAnsi="Trebuchet MS"/>
      <w:lang w:val="en-US"/>
    </w:rPr>
  </w:style>
  <w:style w:type="paragraph" w:styleId="Heading1">
    <w:name w:val="heading 1"/>
    <w:basedOn w:val="Normal"/>
    <w:next w:val="Normal"/>
    <w:link w:val="Heading1Char"/>
    <w:uiPriority w:val="9"/>
    <w:qFormat/>
    <w:rsid w:val="00DC5437"/>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link w:val="Heading4Char"/>
    <w:uiPriority w:val="9"/>
    <w:qFormat/>
    <w:rsid w:val="00B44965"/>
    <w:pPr>
      <w:spacing w:before="100" w:beforeAutospacing="1" w:after="100" w:afterAutospacing="1" w:line="240" w:lineRule="auto"/>
      <w:outlineLvl w:val="3"/>
    </w:pPr>
    <w:rPr>
      <w:rFonts w:ascii="Times" w:hAnsi="Times"/>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0133B9"/>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Trebuchet MS" w:hAnsi="Trebuchet MS"/>
      <w:b/>
      <w:lang w:val="en-US"/>
    </w:rPr>
  </w:style>
  <w:style w:type="paragraph" w:customStyle="1" w:styleId="Agenda3">
    <w:name w:val="Agenda 3"/>
    <w:basedOn w:val="ListParagraph"/>
    <w:next w:val="Normal"/>
    <w:link w:val="Agenda3Char"/>
    <w:qFormat/>
    <w:rsid w:val="000133B9"/>
    <w:pPr>
      <w:numPr>
        <w:ilvl w:val="2"/>
        <w:numId w:val="1"/>
      </w:numPr>
      <w:tabs>
        <w:tab w:val="left" w:pos="1134"/>
      </w:tabs>
      <w:spacing w:before="220" w:after="20"/>
      <w:ind w:left="1134" w:hanging="1134"/>
    </w:pPr>
  </w:style>
  <w:style w:type="character" w:customStyle="1" w:styleId="Agenda2Char">
    <w:name w:val="Agenda 2 Char"/>
    <w:basedOn w:val="ListParagraphChar"/>
    <w:link w:val="Agenda2"/>
    <w:rsid w:val="000133B9"/>
    <w:rPr>
      <w:rFonts w:ascii="Trebuchet MS" w:hAnsi="Trebuchet MS"/>
      <w:lang w:val="en-US"/>
    </w:rPr>
  </w:style>
  <w:style w:type="character" w:customStyle="1" w:styleId="Agenda3Char">
    <w:name w:val="Agenda 3 Char"/>
    <w:basedOn w:val="ListParagraphChar"/>
    <w:link w:val="Agenda3"/>
    <w:rsid w:val="000133B9"/>
    <w:rPr>
      <w:rFonts w:ascii="Trebuchet MS" w:hAnsi="Trebuchet MS"/>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2"/>
      </w:numPr>
      <w:pBdr>
        <w:top w:val="single" w:sz="4" w:space="1" w:color="auto"/>
        <w:left w:val="single" w:sz="4" w:space="4" w:color="auto"/>
        <w:bottom w:val="single" w:sz="4" w:space="1" w:color="auto"/>
        <w:right w:val="single" w:sz="4" w:space="4" w:color="auto"/>
      </w:pBdr>
      <w:tabs>
        <w:tab w:val="clear" w:pos="0"/>
        <w:tab w:val="left" w:pos="1701"/>
      </w:tabs>
      <w:ind w:left="1701" w:hanging="1701"/>
    </w:pPr>
    <w:rPr>
      <w:szCs w:val="24"/>
    </w:rPr>
  </w:style>
  <w:style w:type="character" w:customStyle="1" w:styleId="ActionChar">
    <w:name w:val="Action Char"/>
    <w:basedOn w:val="ListParagraphChar"/>
    <w:link w:val="Action"/>
    <w:rsid w:val="00555DA7"/>
    <w:rPr>
      <w:rFonts w:ascii="Trebuchet MS" w:hAnsi="Trebuchet MS"/>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iPriority w:val="99"/>
    <w:semiHidden/>
    <w:unhideWhenUsed/>
    <w:rsid w:val="005A5684"/>
    <w:rPr>
      <w:sz w:val="16"/>
      <w:szCs w:val="16"/>
    </w:rPr>
  </w:style>
  <w:style w:type="paragraph" w:styleId="CommentText">
    <w:name w:val="annotation text"/>
    <w:basedOn w:val="Normal"/>
    <w:link w:val="CommentTextChar"/>
    <w:uiPriority w:val="99"/>
    <w:semiHidden/>
    <w:unhideWhenUsed/>
    <w:rsid w:val="005A5684"/>
    <w:pPr>
      <w:spacing w:line="240" w:lineRule="auto"/>
    </w:pPr>
    <w:rPr>
      <w:sz w:val="20"/>
      <w:szCs w:val="20"/>
    </w:rPr>
  </w:style>
  <w:style w:type="character" w:customStyle="1" w:styleId="CommentTextChar">
    <w:name w:val="Comment Text Char"/>
    <w:basedOn w:val="DefaultParagraphFont"/>
    <w:link w:val="CommentText"/>
    <w:uiPriority w:val="99"/>
    <w:semiHidden/>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3"/>
      </w:numPr>
      <w:shd w:val="clear" w:color="auto" w:fill="B8CCE4" w:themeFill="accent1" w:themeFillTint="66"/>
      <w:ind w:left="0" w:hanging="11"/>
    </w:pPr>
  </w:style>
  <w:style w:type="paragraph" w:customStyle="1" w:styleId="Agreement">
    <w:name w:val="Agreement"/>
    <w:basedOn w:val="Decision"/>
    <w:link w:val="AgreementChar"/>
    <w:qFormat/>
    <w:rsid w:val="00294D8E"/>
    <w:pPr>
      <w:numPr>
        <w:numId w:val="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Trebuchet MS" w:hAnsi="Trebuchet MS"/>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Trebuchet MS" w:hAnsi="Trebuchet MS"/>
      <w:szCs w:val="24"/>
      <w:shd w:val="clear" w:color="auto" w:fill="E5B8B7" w:themeFill="accent2" w:themeFillTint="66"/>
      <w:lang w:val="en-US"/>
    </w:rPr>
  </w:style>
  <w:style w:type="character" w:customStyle="1" w:styleId="Heading4Char">
    <w:name w:val="Heading 4 Char"/>
    <w:basedOn w:val="DefaultParagraphFont"/>
    <w:link w:val="Heading4"/>
    <w:uiPriority w:val="9"/>
    <w:rsid w:val="00B44965"/>
    <w:rPr>
      <w:rFonts w:ascii="Times" w:hAnsi="Times"/>
      <w:b/>
      <w:bCs/>
      <w:sz w:val="24"/>
      <w:szCs w:val="24"/>
      <w:lang w:val="en-GB"/>
    </w:rPr>
  </w:style>
  <w:style w:type="paragraph" w:styleId="NormalWeb">
    <w:name w:val="Normal (Web)"/>
    <w:basedOn w:val="Normal"/>
    <w:uiPriority w:val="99"/>
    <w:semiHidden/>
    <w:unhideWhenUsed/>
    <w:rsid w:val="00B44965"/>
    <w:pPr>
      <w:spacing w:before="100" w:beforeAutospacing="1" w:after="100" w:afterAutospacing="1" w:line="240" w:lineRule="auto"/>
    </w:pPr>
    <w:rPr>
      <w:rFonts w:ascii="Times" w:hAnsi="Times" w:cs="Times New Roman"/>
      <w:sz w:val="20"/>
      <w:szCs w:val="20"/>
      <w:lang w:val="en-GB"/>
    </w:rPr>
  </w:style>
  <w:style w:type="character" w:customStyle="1" w:styleId="apple-converted-space">
    <w:name w:val="apple-converted-space"/>
    <w:basedOn w:val="DefaultParagraphFont"/>
    <w:rsid w:val="00433FCC"/>
  </w:style>
  <w:style w:type="paragraph" w:customStyle="1" w:styleId="a">
    <w:name w:val="a"/>
    <w:basedOn w:val="Normal"/>
    <w:rsid w:val="00EC67D6"/>
  </w:style>
  <w:style w:type="paragraph" w:styleId="Revision">
    <w:name w:val="Revision"/>
    <w:hidden/>
    <w:uiPriority w:val="99"/>
    <w:semiHidden/>
    <w:rsid w:val="004E71E7"/>
    <w:pPr>
      <w:spacing w:after="0" w:line="240" w:lineRule="auto"/>
    </w:pPr>
    <w:rPr>
      <w:rFonts w:ascii="Trebuchet MS" w:hAnsi="Trebuchet MS"/>
      <w:lang w:val="en-US"/>
    </w:rPr>
  </w:style>
  <w:style w:type="character" w:customStyle="1" w:styleId="Heading1Char">
    <w:name w:val="Heading 1 Char"/>
    <w:basedOn w:val="DefaultParagraphFont"/>
    <w:link w:val="Heading1"/>
    <w:uiPriority w:val="9"/>
    <w:rsid w:val="00DC5437"/>
    <w:rPr>
      <w:rFonts w:asciiTheme="majorHAnsi" w:eastAsiaTheme="majorEastAsia" w:hAnsiTheme="majorHAnsi" w:cstheme="majorBidi"/>
      <w:b/>
      <w:bCs/>
      <w:color w:val="345A8A" w:themeColor="accent1" w:themeShade="B5"/>
      <w:sz w:val="32"/>
      <w:szCs w:val="32"/>
      <w:lang w:val="en-US"/>
    </w:rPr>
  </w:style>
  <w:style w:type="character" w:styleId="FollowedHyperlink">
    <w:name w:val="FollowedHyperlink"/>
    <w:basedOn w:val="DefaultParagraphFont"/>
    <w:uiPriority w:val="99"/>
    <w:semiHidden/>
    <w:unhideWhenUsed/>
    <w:rsid w:val="00377B5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144">
      <w:bodyDiv w:val="1"/>
      <w:marLeft w:val="0"/>
      <w:marRight w:val="0"/>
      <w:marTop w:val="0"/>
      <w:marBottom w:val="0"/>
      <w:divBdr>
        <w:top w:val="none" w:sz="0" w:space="0" w:color="auto"/>
        <w:left w:val="none" w:sz="0" w:space="0" w:color="auto"/>
        <w:bottom w:val="none" w:sz="0" w:space="0" w:color="auto"/>
        <w:right w:val="none" w:sz="0" w:space="0" w:color="auto"/>
      </w:divBdr>
    </w:div>
    <w:div w:id="88355153">
      <w:bodyDiv w:val="1"/>
      <w:marLeft w:val="0"/>
      <w:marRight w:val="0"/>
      <w:marTop w:val="0"/>
      <w:marBottom w:val="0"/>
      <w:divBdr>
        <w:top w:val="none" w:sz="0" w:space="0" w:color="auto"/>
        <w:left w:val="none" w:sz="0" w:space="0" w:color="auto"/>
        <w:bottom w:val="none" w:sz="0" w:space="0" w:color="auto"/>
        <w:right w:val="none" w:sz="0" w:space="0" w:color="auto"/>
      </w:divBdr>
    </w:div>
    <w:div w:id="103352907">
      <w:bodyDiv w:val="1"/>
      <w:marLeft w:val="0"/>
      <w:marRight w:val="0"/>
      <w:marTop w:val="0"/>
      <w:marBottom w:val="0"/>
      <w:divBdr>
        <w:top w:val="none" w:sz="0" w:space="0" w:color="auto"/>
        <w:left w:val="none" w:sz="0" w:space="0" w:color="auto"/>
        <w:bottom w:val="none" w:sz="0" w:space="0" w:color="auto"/>
        <w:right w:val="none" w:sz="0" w:space="0" w:color="auto"/>
      </w:divBdr>
    </w:div>
    <w:div w:id="116335505">
      <w:bodyDiv w:val="1"/>
      <w:marLeft w:val="0"/>
      <w:marRight w:val="0"/>
      <w:marTop w:val="0"/>
      <w:marBottom w:val="0"/>
      <w:divBdr>
        <w:top w:val="none" w:sz="0" w:space="0" w:color="auto"/>
        <w:left w:val="none" w:sz="0" w:space="0" w:color="auto"/>
        <w:bottom w:val="none" w:sz="0" w:space="0" w:color="auto"/>
        <w:right w:val="none" w:sz="0" w:space="0" w:color="auto"/>
      </w:divBdr>
    </w:div>
    <w:div w:id="138764563">
      <w:bodyDiv w:val="1"/>
      <w:marLeft w:val="0"/>
      <w:marRight w:val="0"/>
      <w:marTop w:val="0"/>
      <w:marBottom w:val="0"/>
      <w:divBdr>
        <w:top w:val="none" w:sz="0" w:space="0" w:color="auto"/>
        <w:left w:val="none" w:sz="0" w:space="0" w:color="auto"/>
        <w:bottom w:val="none" w:sz="0" w:space="0" w:color="auto"/>
        <w:right w:val="none" w:sz="0" w:space="0" w:color="auto"/>
      </w:divBdr>
    </w:div>
    <w:div w:id="143353902">
      <w:bodyDiv w:val="1"/>
      <w:marLeft w:val="0"/>
      <w:marRight w:val="0"/>
      <w:marTop w:val="0"/>
      <w:marBottom w:val="0"/>
      <w:divBdr>
        <w:top w:val="none" w:sz="0" w:space="0" w:color="auto"/>
        <w:left w:val="none" w:sz="0" w:space="0" w:color="auto"/>
        <w:bottom w:val="none" w:sz="0" w:space="0" w:color="auto"/>
        <w:right w:val="none" w:sz="0" w:space="0" w:color="auto"/>
      </w:divBdr>
    </w:div>
    <w:div w:id="200291217">
      <w:bodyDiv w:val="1"/>
      <w:marLeft w:val="0"/>
      <w:marRight w:val="0"/>
      <w:marTop w:val="0"/>
      <w:marBottom w:val="0"/>
      <w:divBdr>
        <w:top w:val="none" w:sz="0" w:space="0" w:color="auto"/>
        <w:left w:val="none" w:sz="0" w:space="0" w:color="auto"/>
        <w:bottom w:val="none" w:sz="0" w:space="0" w:color="auto"/>
        <w:right w:val="none" w:sz="0" w:space="0" w:color="auto"/>
      </w:divBdr>
    </w:div>
    <w:div w:id="244651473">
      <w:bodyDiv w:val="1"/>
      <w:marLeft w:val="0"/>
      <w:marRight w:val="0"/>
      <w:marTop w:val="0"/>
      <w:marBottom w:val="0"/>
      <w:divBdr>
        <w:top w:val="none" w:sz="0" w:space="0" w:color="auto"/>
        <w:left w:val="none" w:sz="0" w:space="0" w:color="auto"/>
        <w:bottom w:val="none" w:sz="0" w:space="0" w:color="auto"/>
        <w:right w:val="none" w:sz="0" w:space="0" w:color="auto"/>
      </w:divBdr>
    </w:div>
    <w:div w:id="262996958">
      <w:bodyDiv w:val="1"/>
      <w:marLeft w:val="0"/>
      <w:marRight w:val="0"/>
      <w:marTop w:val="0"/>
      <w:marBottom w:val="0"/>
      <w:divBdr>
        <w:top w:val="none" w:sz="0" w:space="0" w:color="auto"/>
        <w:left w:val="none" w:sz="0" w:space="0" w:color="auto"/>
        <w:bottom w:val="none" w:sz="0" w:space="0" w:color="auto"/>
        <w:right w:val="none" w:sz="0" w:space="0" w:color="auto"/>
      </w:divBdr>
    </w:div>
    <w:div w:id="265314975">
      <w:bodyDiv w:val="1"/>
      <w:marLeft w:val="0"/>
      <w:marRight w:val="0"/>
      <w:marTop w:val="0"/>
      <w:marBottom w:val="0"/>
      <w:divBdr>
        <w:top w:val="none" w:sz="0" w:space="0" w:color="auto"/>
        <w:left w:val="none" w:sz="0" w:space="0" w:color="auto"/>
        <w:bottom w:val="none" w:sz="0" w:space="0" w:color="auto"/>
        <w:right w:val="none" w:sz="0" w:space="0" w:color="auto"/>
      </w:divBdr>
    </w:div>
    <w:div w:id="272827841">
      <w:bodyDiv w:val="1"/>
      <w:marLeft w:val="0"/>
      <w:marRight w:val="0"/>
      <w:marTop w:val="0"/>
      <w:marBottom w:val="0"/>
      <w:divBdr>
        <w:top w:val="none" w:sz="0" w:space="0" w:color="auto"/>
        <w:left w:val="none" w:sz="0" w:space="0" w:color="auto"/>
        <w:bottom w:val="none" w:sz="0" w:space="0" w:color="auto"/>
        <w:right w:val="none" w:sz="0" w:space="0" w:color="auto"/>
      </w:divBdr>
    </w:div>
    <w:div w:id="296644257">
      <w:bodyDiv w:val="1"/>
      <w:marLeft w:val="0"/>
      <w:marRight w:val="0"/>
      <w:marTop w:val="0"/>
      <w:marBottom w:val="0"/>
      <w:divBdr>
        <w:top w:val="none" w:sz="0" w:space="0" w:color="auto"/>
        <w:left w:val="none" w:sz="0" w:space="0" w:color="auto"/>
        <w:bottom w:val="none" w:sz="0" w:space="0" w:color="auto"/>
        <w:right w:val="none" w:sz="0" w:space="0" w:color="auto"/>
      </w:divBdr>
    </w:div>
    <w:div w:id="303702846">
      <w:bodyDiv w:val="1"/>
      <w:marLeft w:val="0"/>
      <w:marRight w:val="0"/>
      <w:marTop w:val="0"/>
      <w:marBottom w:val="0"/>
      <w:divBdr>
        <w:top w:val="none" w:sz="0" w:space="0" w:color="auto"/>
        <w:left w:val="none" w:sz="0" w:space="0" w:color="auto"/>
        <w:bottom w:val="none" w:sz="0" w:space="0" w:color="auto"/>
        <w:right w:val="none" w:sz="0" w:space="0" w:color="auto"/>
      </w:divBdr>
    </w:div>
    <w:div w:id="304429725">
      <w:bodyDiv w:val="1"/>
      <w:marLeft w:val="0"/>
      <w:marRight w:val="0"/>
      <w:marTop w:val="0"/>
      <w:marBottom w:val="0"/>
      <w:divBdr>
        <w:top w:val="none" w:sz="0" w:space="0" w:color="auto"/>
        <w:left w:val="none" w:sz="0" w:space="0" w:color="auto"/>
        <w:bottom w:val="none" w:sz="0" w:space="0" w:color="auto"/>
        <w:right w:val="none" w:sz="0" w:space="0" w:color="auto"/>
      </w:divBdr>
    </w:div>
    <w:div w:id="362022865">
      <w:bodyDiv w:val="1"/>
      <w:marLeft w:val="0"/>
      <w:marRight w:val="0"/>
      <w:marTop w:val="0"/>
      <w:marBottom w:val="0"/>
      <w:divBdr>
        <w:top w:val="none" w:sz="0" w:space="0" w:color="auto"/>
        <w:left w:val="none" w:sz="0" w:space="0" w:color="auto"/>
        <w:bottom w:val="none" w:sz="0" w:space="0" w:color="auto"/>
        <w:right w:val="none" w:sz="0" w:space="0" w:color="auto"/>
      </w:divBdr>
    </w:div>
    <w:div w:id="374353507">
      <w:bodyDiv w:val="1"/>
      <w:marLeft w:val="0"/>
      <w:marRight w:val="0"/>
      <w:marTop w:val="0"/>
      <w:marBottom w:val="0"/>
      <w:divBdr>
        <w:top w:val="none" w:sz="0" w:space="0" w:color="auto"/>
        <w:left w:val="none" w:sz="0" w:space="0" w:color="auto"/>
        <w:bottom w:val="none" w:sz="0" w:space="0" w:color="auto"/>
        <w:right w:val="none" w:sz="0" w:space="0" w:color="auto"/>
      </w:divBdr>
    </w:div>
    <w:div w:id="409498218">
      <w:bodyDiv w:val="1"/>
      <w:marLeft w:val="0"/>
      <w:marRight w:val="0"/>
      <w:marTop w:val="0"/>
      <w:marBottom w:val="0"/>
      <w:divBdr>
        <w:top w:val="none" w:sz="0" w:space="0" w:color="auto"/>
        <w:left w:val="none" w:sz="0" w:space="0" w:color="auto"/>
        <w:bottom w:val="none" w:sz="0" w:space="0" w:color="auto"/>
        <w:right w:val="none" w:sz="0" w:space="0" w:color="auto"/>
      </w:divBdr>
    </w:div>
    <w:div w:id="416369378">
      <w:bodyDiv w:val="1"/>
      <w:marLeft w:val="0"/>
      <w:marRight w:val="0"/>
      <w:marTop w:val="0"/>
      <w:marBottom w:val="0"/>
      <w:divBdr>
        <w:top w:val="none" w:sz="0" w:space="0" w:color="auto"/>
        <w:left w:val="none" w:sz="0" w:space="0" w:color="auto"/>
        <w:bottom w:val="none" w:sz="0" w:space="0" w:color="auto"/>
        <w:right w:val="none" w:sz="0" w:space="0" w:color="auto"/>
      </w:divBdr>
    </w:div>
    <w:div w:id="436948027">
      <w:bodyDiv w:val="1"/>
      <w:marLeft w:val="0"/>
      <w:marRight w:val="0"/>
      <w:marTop w:val="0"/>
      <w:marBottom w:val="0"/>
      <w:divBdr>
        <w:top w:val="none" w:sz="0" w:space="0" w:color="auto"/>
        <w:left w:val="none" w:sz="0" w:space="0" w:color="auto"/>
        <w:bottom w:val="none" w:sz="0" w:space="0" w:color="auto"/>
        <w:right w:val="none" w:sz="0" w:space="0" w:color="auto"/>
      </w:divBdr>
    </w:div>
    <w:div w:id="445320619">
      <w:bodyDiv w:val="1"/>
      <w:marLeft w:val="0"/>
      <w:marRight w:val="0"/>
      <w:marTop w:val="0"/>
      <w:marBottom w:val="0"/>
      <w:divBdr>
        <w:top w:val="none" w:sz="0" w:space="0" w:color="auto"/>
        <w:left w:val="none" w:sz="0" w:space="0" w:color="auto"/>
        <w:bottom w:val="none" w:sz="0" w:space="0" w:color="auto"/>
        <w:right w:val="none" w:sz="0" w:space="0" w:color="auto"/>
      </w:divBdr>
    </w:div>
    <w:div w:id="493450241">
      <w:bodyDiv w:val="1"/>
      <w:marLeft w:val="0"/>
      <w:marRight w:val="0"/>
      <w:marTop w:val="0"/>
      <w:marBottom w:val="0"/>
      <w:divBdr>
        <w:top w:val="none" w:sz="0" w:space="0" w:color="auto"/>
        <w:left w:val="none" w:sz="0" w:space="0" w:color="auto"/>
        <w:bottom w:val="none" w:sz="0" w:space="0" w:color="auto"/>
        <w:right w:val="none" w:sz="0" w:space="0" w:color="auto"/>
      </w:divBdr>
    </w:div>
    <w:div w:id="551039111">
      <w:bodyDiv w:val="1"/>
      <w:marLeft w:val="0"/>
      <w:marRight w:val="0"/>
      <w:marTop w:val="0"/>
      <w:marBottom w:val="0"/>
      <w:divBdr>
        <w:top w:val="none" w:sz="0" w:space="0" w:color="auto"/>
        <w:left w:val="none" w:sz="0" w:space="0" w:color="auto"/>
        <w:bottom w:val="none" w:sz="0" w:space="0" w:color="auto"/>
        <w:right w:val="none" w:sz="0" w:space="0" w:color="auto"/>
      </w:divBdr>
    </w:div>
    <w:div w:id="571811627">
      <w:bodyDiv w:val="1"/>
      <w:marLeft w:val="0"/>
      <w:marRight w:val="0"/>
      <w:marTop w:val="0"/>
      <w:marBottom w:val="0"/>
      <w:divBdr>
        <w:top w:val="none" w:sz="0" w:space="0" w:color="auto"/>
        <w:left w:val="none" w:sz="0" w:space="0" w:color="auto"/>
        <w:bottom w:val="none" w:sz="0" w:space="0" w:color="auto"/>
        <w:right w:val="none" w:sz="0" w:space="0" w:color="auto"/>
      </w:divBdr>
    </w:div>
    <w:div w:id="646862411">
      <w:bodyDiv w:val="1"/>
      <w:marLeft w:val="0"/>
      <w:marRight w:val="0"/>
      <w:marTop w:val="0"/>
      <w:marBottom w:val="0"/>
      <w:divBdr>
        <w:top w:val="none" w:sz="0" w:space="0" w:color="auto"/>
        <w:left w:val="none" w:sz="0" w:space="0" w:color="auto"/>
        <w:bottom w:val="none" w:sz="0" w:space="0" w:color="auto"/>
        <w:right w:val="none" w:sz="0" w:space="0" w:color="auto"/>
      </w:divBdr>
    </w:div>
    <w:div w:id="663774908">
      <w:bodyDiv w:val="1"/>
      <w:marLeft w:val="0"/>
      <w:marRight w:val="0"/>
      <w:marTop w:val="0"/>
      <w:marBottom w:val="0"/>
      <w:divBdr>
        <w:top w:val="none" w:sz="0" w:space="0" w:color="auto"/>
        <w:left w:val="none" w:sz="0" w:space="0" w:color="auto"/>
        <w:bottom w:val="none" w:sz="0" w:space="0" w:color="auto"/>
        <w:right w:val="none" w:sz="0" w:space="0" w:color="auto"/>
      </w:divBdr>
    </w:div>
    <w:div w:id="686515974">
      <w:bodyDiv w:val="1"/>
      <w:marLeft w:val="0"/>
      <w:marRight w:val="0"/>
      <w:marTop w:val="0"/>
      <w:marBottom w:val="0"/>
      <w:divBdr>
        <w:top w:val="none" w:sz="0" w:space="0" w:color="auto"/>
        <w:left w:val="none" w:sz="0" w:space="0" w:color="auto"/>
        <w:bottom w:val="none" w:sz="0" w:space="0" w:color="auto"/>
        <w:right w:val="none" w:sz="0" w:space="0" w:color="auto"/>
      </w:divBdr>
    </w:div>
    <w:div w:id="691226817">
      <w:bodyDiv w:val="1"/>
      <w:marLeft w:val="0"/>
      <w:marRight w:val="0"/>
      <w:marTop w:val="0"/>
      <w:marBottom w:val="0"/>
      <w:divBdr>
        <w:top w:val="none" w:sz="0" w:space="0" w:color="auto"/>
        <w:left w:val="none" w:sz="0" w:space="0" w:color="auto"/>
        <w:bottom w:val="none" w:sz="0" w:space="0" w:color="auto"/>
        <w:right w:val="none" w:sz="0" w:space="0" w:color="auto"/>
      </w:divBdr>
    </w:div>
    <w:div w:id="705368209">
      <w:bodyDiv w:val="1"/>
      <w:marLeft w:val="0"/>
      <w:marRight w:val="0"/>
      <w:marTop w:val="0"/>
      <w:marBottom w:val="0"/>
      <w:divBdr>
        <w:top w:val="none" w:sz="0" w:space="0" w:color="auto"/>
        <w:left w:val="none" w:sz="0" w:space="0" w:color="auto"/>
        <w:bottom w:val="none" w:sz="0" w:space="0" w:color="auto"/>
        <w:right w:val="none" w:sz="0" w:space="0" w:color="auto"/>
      </w:divBdr>
    </w:div>
    <w:div w:id="717555681">
      <w:bodyDiv w:val="1"/>
      <w:marLeft w:val="0"/>
      <w:marRight w:val="0"/>
      <w:marTop w:val="0"/>
      <w:marBottom w:val="0"/>
      <w:divBdr>
        <w:top w:val="none" w:sz="0" w:space="0" w:color="auto"/>
        <w:left w:val="none" w:sz="0" w:space="0" w:color="auto"/>
        <w:bottom w:val="none" w:sz="0" w:space="0" w:color="auto"/>
        <w:right w:val="none" w:sz="0" w:space="0" w:color="auto"/>
      </w:divBdr>
      <w:divsChild>
        <w:div w:id="1121806565">
          <w:marLeft w:val="0"/>
          <w:marRight w:val="0"/>
          <w:marTop w:val="0"/>
          <w:marBottom w:val="0"/>
          <w:divBdr>
            <w:top w:val="none" w:sz="0" w:space="0" w:color="auto"/>
            <w:left w:val="none" w:sz="0" w:space="0" w:color="auto"/>
            <w:bottom w:val="none" w:sz="0" w:space="0" w:color="auto"/>
            <w:right w:val="none" w:sz="0" w:space="0" w:color="auto"/>
          </w:divBdr>
        </w:div>
        <w:div w:id="1089960046">
          <w:marLeft w:val="0"/>
          <w:marRight w:val="0"/>
          <w:marTop w:val="0"/>
          <w:marBottom w:val="0"/>
          <w:divBdr>
            <w:top w:val="none" w:sz="0" w:space="0" w:color="auto"/>
            <w:left w:val="none" w:sz="0" w:space="0" w:color="auto"/>
            <w:bottom w:val="none" w:sz="0" w:space="0" w:color="auto"/>
            <w:right w:val="none" w:sz="0" w:space="0" w:color="auto"/>
          </w:divBdr>
        </w:div>
        <w:div w:id="960647535">
          <w:marLeft w:val="0"/>
          <w:marRight w:val="0"/>
          <w:marTop w:val="0"/>
          <w:marBottom w:val="0"/>
          <w:divBdr>
            <w:top w:val="none" w:sz="0" w:space="0" w:color="auto"/>
            <w:left w:val="none" w:sz="0" w:space="0" w:color="auto"/>
            <w:bottom w:val="none" w:sz="0" w:space="0" w:color="auto"/>
            <w:right w:val="none" w:sz="0" w:space="0" w:color="auto"/>
          </w:divBdr>
        </w:div>
        <w:div w:id="794373744">
          <w:marLeft w:val="0"/>
          <w:marRight w:val="0"/>
          <w:marTop w:val="0"/>
          <w:marBottom w:val="0"/>
          <w:divBdr>
            <w:top w:val="none" w:sz="0" w:space="0" w:color="auto"/>
            <w:left w:val="none" w:sz="0" w:space="0" w:color="auto"/>
            <w:bottom w:val="none" w:sz="0" w:space="0" w:color="auto"/>
            <w:right w:val="none" w:sz="0" w:space="0" w:color="auto"/>
          </w:divBdr>
        </w:div>
        <w:div w:id="530730110">
          <w:marLeft w:val="0"/>
          <w:marRight w:val="0"/>
          <w:marTop w:val="0"/>
          <w:marBottom w:val="0"/>
          <w:divBdr>
            <w:top w:val="none" w:sz="0" w:space="0" w:color="auto"/>
            <w:left w:val="none" w:sz="0" w:space="0" w:color="auto"/>
            <w:bottom w:val="none" w:sz="0" w:space="0" w:color="auto"/>
            <w:right w:val="none" w:sz="0" w:space="0" w:color="auto"/>
          </w:divBdr>
        </w:div>
        <w:div w:id="210386983">
          <w:marLeft w:val="0"/>
          <w:marRight w:val="0"/>
          <w:marTop w:val="0"/>
          <w:marBottom w:val="0"/>
          <w:divBdr>
            <w:top w:val="none" w:sz="0" w:space="0" w:color="auto"/>
            <w:left w:val="none" w:sz="0" w:space="0" w:color="auto"/>
            <w:bottom w:val="none" w:sz="0" w:space="0" w:color="auto"/>
            <w:right w:val="none" w:sz="0" w:space="0" w:color="auto"/>
          </w:divBdr>
        </w:div>
      </w:divsChild>
    </w:div>
    <w:div w:id="746658231">
      <w:bodyDiv w:val="1"/>
      <w:marLeft w:val="0"/>
      <w:marRight w:val="0"/>
      <w:marTop w:val="0"/>
      <w:marBottom w:val="0"/>
      <w:divBdr>
        <w:top w:val="none" w:sz="0" w:space="0" w:color="auto"/>
        <w:left w:val="none" w:sz="0" w:space="0" w:color="auto"/>
        <w:bottom w:val="none" w:sz="0" w:space="0" w:color="auto"/>
        <w:right w:val="none" w:sz="0" w:space="0" w:color="auto"/>
      </w:divBdr>
    </w:div>
    <w:div w:id="759451156">
      <w:bodyDiv w:val="1"/>
      <w:marLeft w:val="0"/>
      <w:marRight w:val="0"/>
      <w:marTop w:val="0"/>
      <w:marBottom w:val="0"/>
      <w:divBdr>
        <w:top w:val="none" w:sz="0" w:space="0" w:color="auto"/>
        <w:left w:val="none" w:sz="0" w:space="0" w:color="auto"/>
        <w:bottom w:val="none" w:sz="0" w:space="0" w:color="auto"/>
        <w:right w:val="none" w:sz="0" w:space="0" w:color="auto"/>
      </w:divBdr>
    </w:div>
    <w:div w:id="827209381">
      <w:bodyDiv w:val="1"/>
      <w:marLeft w:val="0"/>
      <w:marRight w:val="0"/>
      <w:marTop w:val="0"/>
      <w:marBottom w:val="0"/>
      <w:divBdr>
        <w:top w:val="none" w:sz="0" w:space="0" w:color="auto"/>
        <w:left w:val="none" w:sz="0" w:space="0" w:color="auto"/>
        <w:bottom w:val="none" w:sz="0" w:space="0" w:color="auto"/>
        <w:right w:val="none" w:sz="0" w:space="0" w:color="auto"/>
      </w:divBdr>
    </w:div>
    <w:div w:id="885068870">
      <w:bodyDiv w:val="1"/>
      <w:marLeft w:val="0"/>
      <w:marRight w:val="0"/>
      <w:marTop w:val="0"/>
      <w:marBottom w:val="0"/>
      <w:divBdr>
        <w:top w:val="none" w:sz="0" w:space="0" w:color="auto"/>
        <w:left w:val="none" w:sz="0" w:space="0" w:color="auto"/>
        <w:bottom w:val="none" w:sz="0" w:space="0" w:color="auto"/>
        <w:right w:val="none" w:sz="0" w:space="0" w:color="auto"/>
      </w:divBdr>
    </w:div>
    <w:div w:id="891229034">
      <w:bodyDiv w:val="1"/>
      <w:marLeft w:val="0"/>
      <w:marRight w:val="0"/>
      <w:marTop w:val="0"/>
      <w:marBottom w:val="0"/>
      <w:divBdr>
        <w:top w:val="none" w:sz="0" w:space="0" w:color="auto"/>
        <w:left w:val="none" w:sz="0" w:space="0" w:color="auto"/>
        <w:bottom w:val="none" w:sz="0" w:space="0" w:color="auto"/>
        <w:right w:val="none" w:sz="0" w:space="0" w:color="auto"/>
      </w:divBdr>
    </w:div>
    <w:div w:id="900798037">
      <w:bodyDiv w:val="1"/>
      <w:marLeft w:val="0"/>
      <w:marRight w:val="0"/>
      <w:marTop w:val="0"/>
      <w:marBottom w:val="0"/>
      <w:divBdr>
        <w:top w:val="none" w:sz="0" w:space="0" w:color="auto"/>
        <w:left w:val="none" w:sz="0" w:space="0" w:color="auto"/>
        <w:bottom w:val="none" w:sz="0" w:space="0" w:color="auto"/>
        <w:right w:val="none" w:sz="0" w:space="0" w:color="auto"/>
      </w:divBdr>
    </w:div>
    <w:div w:id="968248105">
      <w:bodyDiv w:val="1"/>
      <w:marLeft w:val="0"/>
      <w:marRight w:val="0"/>
      <w:marTop w:val="0"/>
      <w:marBottom w:val="0"/>
      <w:divBdr>
        <w:top w:val="none" w:sz="0" w:space="0" w:color="auto"/>
        <w:left w:val="none" w:sz="0" w:space="0" w:color="auto"/>
        <w:bottom w:val="none" w:sz="0" w:space="0" w:color="auto"/>
        <w:right w:val="none" w:sz="0" w:space="0" w:color="auto"/>
      </w:divBdr>
    </w:div>
    <w:div w:id="985888993">
      <w:bodyDiv w:val="1"/>
      <w:marLeft w:val="0"/>
      <w:marRight w:val="0"/>
      <w:marTop w:val="0"/>
      <w:marBottom w:val="0"/>
      <w:divBdr>
        <w:top w:val="none" w:sz="0" w:space="0" w:color="auto"/>
        <w:left w:val="none" w:sz="0" w:space="0" w:color="auto"/>
        <w:bottom w:val="none" w:sz="0" w:space="0" w:color="auto"/>
        <w:right w:val="none" w:sz="0" w:space="0" w:color="auto"/>
      </w:divBdr>
      <w:divsChild>
        <w:div w:id="1827014451">
          <w:marLeft w:val="0"/>
          <w:marRight w:val="0"/>
          <w:marTop w:val="0"/>
          <w:marBottom w:val="0"/>
          <w:divBdr>
            <w:top w:val="none" w:sz="0" w:space="0" w:color="auto"/>
            <w:left w:val="none" w:sz="0" w:space="0" w:color="auto"/>
            <w:bottom w:val="none" w:sz="0" w:space="0" w:color="auto"/>
            <w:right w:val="none" w:sz="0" w:space="0" w:color="auto"/>
          </w:divBdr>
        </w:div>
        <w:div w:id="1025669399">
          <w:marLeft w:val="0"/>
          <w:marRight w:val="0"/>
          <w:marTop w:val="0"/>
          <w:marBottom w:val="0"/>
          <w:divBdr>
            <w:top w:val="none" w:sz="0" w:space="0" w:color="auto"/>
            <w:left w:val="none" w:sz="0" w:space="0" w:color="auto"/>
            <w:bottom w:val="none" w:sz="0" w:space="0" w:color="auto"/>
            <w:right w:val="none" w:sz="0" w:space="0" w:color="auto"/>
          </w:divBdr>
        </w:div>
        <w:div w:id="328681846">
          <w:marLeft w:val="0"/>
          <w:marRight w:val="0"/>
          <w:marTop w:val="0"/>
          <w:marBottom w:val="0"/>
          <w:divBdr>
            <w:top w:val="none" w:sz="0" w:space="0" w:color="auto"/>
            <w:left w:val="none" w:sz="0" w:space="0" w:color="auto"/>
            <w:bottom w:val="none" w:sz="0" w:space="0" w:color="auto"/>
            <w:right w:val="none" w:sz="0" w:space="0" w:color="auto"/>
          </w:divBdr>
        </w:div>
        <w:div w:id="1468859242">
          <w:marLeft w:val="0"/>
          <w:marRight w:val="0"/>
          <w:marTop w:val="0"/>
          <w:marBottom w:val="0"/>
          <w:divBdr>
            <w:top w:val="none" w:sz="0" w:space="0" w:color="auto"/>
            <w:left w:val="none" w:sz="0" w:space="0" w:color="auto"/>
            <w:bottom w:val="none" w:sz="0" w:space="0" w:color="auto"/>
            <w:right w:val="none" w:sz="0" w:space="0" w:color="auto"/>
          </w:divBdr>
        </w:div>
        <w:div w:id="2043358830">
          <w:marLeft w:val="0"/>
          <w:marRight w:val="0"/>
          <w:marTop w:val="0"/>
          <w:marBottom w:val="0"/>
          <w:divBdr>
            <w:top w:val="none" w:sz="0" w:space="0" w:color="auto"/>
            <w:left w:val="none" w:sz="0" w:space="0" w:color="auto"/>
            <w:bottom w:val="none" w:sz="0" w:space="0" w:color="auto"/>
            <w:right w:val="none" w:sz="0" w:space="0" w:color="auto"/>
          </w:divBdr>
        </w:div>
        <w:div w:id="1118137069">
          <w:marLeft w:val="0"/>
          <w:marRight w:val="0"/>
          <w:marTop w:val="0"/>
          <w:marBottom w:val="0"/>
          <w:divBdr>
            <w:top w:val="none" w:sz="0" w:space="0" w:color="auto"/>
            <w:left w:val="none" w:sz="0" w:space="0" w:color="auto"/>
            <w:bottom w:val="none" w:sz="0" w:space="0" w:color="auto"/>
            <w:right w:val="none" w:sz="0" w:space="0" w:color="auto"/>
          </w:divBdr>
        </w:div>
        <w:div w:id="972906850">
          <w:marLeft w:val="0"/>
          <w:marRight w:val="0"/>
          <w:marTop w:val="0"/>
          <w:marBottom w:val="0"/>
          <w:divBdr>
            <w:top w:val="none" w:sz="0" w:space="0" w:color="auto"/>
            <w:left w:val="none" w:sz="0" w:space="0" w:color="auto"/>
            <w:bottom w:val="none" w:sz="0" w:space="0" w:color="auto"/>
            <w:right w:val="none" w:sz="0" w:space="0" w:color="auto"/>
          </w:divBdr>
        </w:div>
        <w:div w:id="440687539">
          <w:marLeft w:val="0"/>
          <w:marRight w:val="0"/>
          <w:marTop w:val="0"/>
          <w:marBottom w:val="0"/>
          <w:divBdr>
            <w:top w:val="none" w:sz="0" w:space="0" w:color="auto"/>
            <w:left w:val="none" w:sz="0" w:space="0" w:color="auto"/>
            <w:bottom w:val="none" w:sz="0" w:space="0" w:color="auto"/>
            <w:right w:val="none" w:sz="0" w:space="0" w:color="auto"/>
          </w:divBdr>
        </w:div>
        <w:div w:id="126625566">
          <w:marLeft w:val="0"/>
          <w:marRight w:val="0"/>
          <w:marTop w:val="0"/>
          <w:marBottom w:val="0"/>
          <w:divBdr>
            <w:top w:val="none" w:sz="0" w:space="0" w:color="auto"/>
            <w:left w:val="none" w:sz="0" w:space="0" w:color="auto"/>
            <w:bottom w:val="none" w:sz="0" w:space="0" w:color="auto"/>
            <w:right w:val="none" w:sz="0" w:space="0" w:color="auto"/>
          </w:divBdr>
        </w:div>
        <w:div w:id="1022391781">
          <w:marLeft w:val="0"/>
          <w:marRight w:val="0"/>
          <w:marTop w:val="0"/>
          <w:marBottom w:val="0"/>
          <w:divBdr>
            <w:top w:val="none" w:sz="0" w:space="0" w:color="auto"/>
            <w:left w:val="none" w:sz="0" w:space="0" w:color="auto"/>
            <w:bottom w:val="none" w:sz="0" w:space="0" w:color="auto"/>
            <w:right w:val="none" w:sz="0" w:space="0" w:color="auto"/>
          </w:divBdr>
        </w:div>
        <w:div w:id="2115856542">
          <w:marLeft w:val="0"/>
          <w:marRight w:val="0"/>
          <w:marTop w:val="0"/>
          <w:marBottom w:val="0"/>
          <w:divBdr>
            <w:top w:val="none" w:sz="0" w:space="0" w:color="auto"/>
            <w:left w:val="none" w:sz="0" w:space="0" w:color="auto"/>
            <w:bottom w:val="none" w:sz="0" w:space="0" w:color="auto"/>
            <w:right w:val="none" w:sz="0" w:space="0" w:color="auto"/>
          </w:divBdr>
        </w:div>
        <w:div w:id="629021490">
          <w:marLeft w:val="0"/>
          <w:marRight w:val="0"/>
          <w:marTop w:val="0"/>
          <w:marBottom w:val="0"/>
          <w:divBdr>
            <w:top w:val="none" w:sz="0" w:space="0" w:color="auto"/>
            <w:left w:val="none" w:sz="0" w:space="0" w:color="auto"/>
            <w:bottom w:val="none" w:sz="0" w:space="0" w:color="auto"/>
            <w:right w:val="none" w:sz="0" w:space="0" w:color="auto"/>
          </w:divBdr>
        </w:div>
        <w:div w:id="1513377509">
          <w:marLeft w:val="0"/>
          <w:marRight w:val="0"/>
          <w:marTop w:val="0"/>
          <w:marBottom w:val="0"/>
          <w:divBdr>
            <w:top w:val="none" w:sz="0" w:space="0" w:color="auto"/>
            <w:left w:val="none" w:sz="0" w:space="0" w:color="auto"/>
            <w:bottom w:val="none" w:sz="0" w:space="0" w:color="auto"/>
            <w:right w:val="none" w:sz="0" w:space="0" w:color="auto"/>
          </w:divBdr>
        </w:div>
        <w:div w:id="1134324395">
          <w:marLeft w:val="0"/>
          <w:marRight w:val="0"/>
          <w:marTop w:val="0"/>
          <w:marBottom w:val="0"/>
          <w:divBdr>
            <w:top w:val="none" w:sz="0" w:space="0" w:color="auto"/>
            <w:left w:val="none" w:sz="0" w:space="0" w:color="auto"/>
            <w:bottom w:val="none" w:sz="0" w:space="0" w:color="auto"/>
            <w:right w:val="none" w:sz="0" w:space="0" w:color="auto"/>
          </w:divBdr>
        </w:div>
      </w:divsChild>
    </w:div>
    <w:div w:id="1102840379">
      <w:bodyDiv w:val="1"/>
      <w:marLeft w:val="0"/>
      <w:marRight w:val="0"/>
      <w:marTop w:val="0"/>
      <w:marBottom w:val="0"/>
      <w:divBdr>
        <w:top w:val="none" w:sz="0" w:space="0" w:color="auto"/>
        <w:left w:val="none" w:sz="0" w:space="0" w:color="auto"/>
        <w:bottom w:val="none" w:sz="0" w:space="0" w:color="auto"/>
        <w:right w:val="none" w:sz="0" w:space="0" w:color="auto"/>
      </w:divBdr>
    </w:div>
    <w:div w:id="1147163214">
      <w:bodyDiv w:val="1"/>
      <w:marLeft w:val="0"/>
      <w:marRight w:val="0"/>
      <w:marTop w:val="0"/>
      <w:marBottom w:val="0"/>
      <w:divBdr>
        <w:top w:val="none" w:sz="0" w:space="0" w:color="auto"/>
        <w:left w:val="none" w:sz="0" w:space="0" w:color="auto"/>
        <w:bottom w:val="none" w:sz="0" w:space="0" w:color="auto"/>
        <w:right w:val="none" w:sz="0" w:space="0" w:color="auto"/>
      </w:divBdr>
    </w:div>
    <w:div w:id="1152603070">
      <w:bodyDiv w:val="1"/>
      <w:marLeft w:val="0"/>
      <w:marRight w:val="0"/>
      <w:marTop w:val="0"/>
      <w:marBottom w:val="0"/>
      <w:divBdr>
        <w:top w:val="none" w:sz="0" w:space="0" w:color="auto"/>
        <w:left w:val="none" w:sz="0" w:space="0" w:color="auto"/>
        <w:bottom w:val="none" w:sz="0" w:space="0" w:color="auto"/>
        <w:right w:val="none" w:sz="0" w:space="0" w:color="auto"/>
      </w:divBdr>
    </w:div>
    <w:div w:id="1157958846">
      <w:bodyDiv w:val="1"/>
      <w:marLeft w:val="0"/>
      <w:marRight w:val="0"/>
      <w:marTop w:val="0"/>
      <w:marBottom w:val="0"/>
      <w:divBdr>
        <w:top w:val="none" w:sz="0" w:space="0" w:color="auto"/>
        <w:left w:val="none" w:sz="0" w:space="0" w:color="auto"/>
        <w:bottom w:val="none" w:sz="0" w:space="0" w:color="auto"/>
        <w:right w:val="none" w:sz="0" w:space="0" w:color="auto"/>
      </w:divBdr>
    </w:div>
    <w:div w:id="1229148748">
      <w:bodyDiv w:val="1"/>
      <w:marLeft w:val="0"/>
      <w:marRight w:val="0"/>
      <w:marTop w:val="0"/>
      <w:marBottom w:val="0"/>
      <w:divBdr>
        <w:top w:val="none" w:sz="0" w:space="0" w:color="auto"/>
        <w:left w:val="none" w:sz="0" w:space="0" w:color="auto"/>
        <w:bottom w:val="none" w:sz="0" w:space="0" w:color="auto"/>
        <w:right w:val="none" w:sz="0" w:space="0" w:color="auto"/>
      </w:divBdr>
      <w:divsChild>
        <w:div w:id="961304690">
          <w:marLeft w:val="0"/>
          <w:marRight w:val="0"/>
          <w:marTop w:val="0"/>
          <w:marBottom w:val="0"/>
          <w:divBdr>
            <w:top w:val="none" w:sz="0" w:space="0" w:color="auto"/>
            <w:left w:val="none" w:sz="0" w:space="0" w:color="auto"/>
            <w:bottom w:val="none" w:sz="0" w:space="0" w:color="auto"/>
            <w:right w:val="none" w:sz="0" w:space="0" w:color="auto"/>
          </w:divBdr>
        </w:div>
        <w:div w:id="523128710">
          <w:marLeft w:val="0"/>
          <w:marRight w:val="0"/>
          <w:marTop w:val="0"/>
          <w:marBottom w:val="0"/>
          <w:divBdr>
            <w:top w:val="none" w:sz="0" w:space="0" w:color="auto"/>
            <w:left w:val="none" w:sz="0" w:space="0" w:color="auto"/>
            <w:bottom w:val="none" w:sz="0" w:space="0" w:color="auto"/>
            <w:right w:val="none" w:sz="0" w:space="0" w:color="auto"/>
          </w:divBdr>
        </w:div>
        <w:div w:id="1884554503">
          <w:marLeft w:val="0"/>
          <w:marRight w:val="0"/>
          <w:marTop w:val="0"/>
          <w:marBottom w:val="0"/>
          <w:divBdr>
            <w:top w:val="none" w:sz="0" w:space="0" w:color="auto"/>
            <w:left w:val="none" w:sz="0" w:space="0" w:color="auto"/>
            <w:bottom w:val="none" w:sz="0" w:space="0" w:color="auto"/>
            <w:right w:val="none" w:sz="0" w:space="0" w:color="auto"/>
          </w:divBdr>
        </w:div>
        <w:div w:id="1510171341">
          <w:marLeft w:val="0"/>
          <w:marRight w:val="0"/>
          <w:marTop w:val="0"/>
          <w:marBottom w:val="0"/>
          <w:divBdr>
            <w:top w:val="none" w:sz="0" w:space="0" w:color="auto"/>
            <w:left w:val="none" w:sz="0" w:space="0" w:color="auto"/>
            <w:bottom w:val="none" w:sz="0" w:space="0" w:color="auto"/>
            <w:right w:val="none" w:sz="0" w:space="0" w:color="auto"/>
          </w:divBdr>
        </w:div>
        <w:div w:id="1754282175">
          <w:marLeft w:val="0"/>
          <w:marRight w:val="0"/>
          <w:marTop w:val="0"/>
          <w:marBottom w:val="0"/>
          <w:divBdr>
            <w:top w:val="none" w:sz="0" w:space="0" w:color="auto"/>
            <w:left w:val="none" w:sz="0" w:space="0" w:color="auto"/>
            <w:bottom w:val="none" w:sz="0" w:space="0" w:color="auto"/>
            <w:right w:val="none" w:sz="0" w:space="0" w:color="auto"/>
          </w:divBdr>
        </w:div>
        <w:div w:id="589463199">
          <w:marLeft w:val="0"/>
          <w:marRight w:val="0"/>
          <w:marTop w:val="0"/>
          <w:marBottom w:val="0"/>
          <w:divBdr>
            <w:top w:val="none" w:sz="0" w:space="0" w:color="auto"/>
            <w:left w:val="none" w:sz="0" w:space="0" w:color="auto"/>
            <w:bottom w:val="none" w:sz="0" w:space="0" w:color="auto"/>
            <w:right w:val="none" w:sz="0" w:space="0" w:color="auto"/>
          </w:divBdr>
        </w:div>
        <w:div w:id="1078526965">
          <w:marLeft w:val="0"/>
          <w:marRight w:val="0"/>
          <w:marTop w:val="0"/>
          <w:marBottom w:val="0"/>
          <w:divBdr>
            <w:top w:val="none" w:sz="0" w:space="0" w:color="auto"/>
            <w:left w:val="none" w:sz="0" w:space="0" w:color="auto"/>
            <w:bottom w:val="none" w:sz="0" w:space="0" w:color="auto"/>
            <w:right w:val="none" w:sz="0" w:space="0" w:color="auto"/>
          </w:divBdr>
        </w:div>
        <w:div w:id="1169177207">
          <w:marLeft w:val="0"/>
          <w:marRight w:val="0"/>
          <w:marTop w:val="0"/>
          <w:marBottom w:val="0"/>
          <w:divBdr>
            <w:top w:val="none" w:sz="0" w:space="0" w:color="auto"/>
            <w:left w:val="none" w:sz="0" w:space="0" w:color="auto"/>
            <w:bottom w:val="none" w:sz="0" w:space="0" w:color="auto"/>
            <w:right w:val="none" w:sz="0" w:space="0" w:color="auto"/>
          </w:divBdr>
        </w:div>
        <w:div w:id="75901011">
          <w:marLeft w:val="0"/>
          <w:marRight w:val="0"/>
          <w:marTop w:val="0"/>
          <w:marBottom w:val="0"/>
          <w:divBdr>
            <w:top w:val="none" w:sz="0" w:space="0" w:color="auto"/>
            <w:left w:val="none" w:sz="0" w:space="0" w:color="auto"/>
            <w:bottom w:val="none" w:sz="0" w:space="0" w:color="auto"/>
            <w:right w:val="none" w:sz="0" w:space="0" w:color="auto"/>
          </w:divBdr>
        </w:div>
        <w:div w:id="199824596">
          <w:marLeft w:val="0"/>
          <w:marRight w:val="0"/>
          <w:marTop w:val="0"/>
          <w:marBottom w:val="0"/>
          <w:divBdr>
            <w:top w:val="none" w:sz="0" w:space="0" w:color="auto"/>
            <w:left w:val="none" w:sz="0" w:space="0" w:color="auto"/>
            <w:bottom w:val="none" w:sz="0" w:space="0" w:color="auto"/>
            <w:right w:val="none" w:sz="0" w:space="0" w:color="auto"/>
          </w:divBdr>
        </w:div>
        <w:div w:id="87238954">
          <w:marLeft w:val="0"/>
          <w:marRight w:val="0"/>
          <w:marTop w:val="0"/>
          <w:marBottom w:val="0"/>
          <w:divBdr>
            <w:top w:val="none" w:sz="0" w:space="0" w:color="auto"/>
            <w:left w:val="none" w:sz="0" w:space="0" w:color="auto"/>
            <w:bottom w:val="none" w:sz="0" w:space="0" w:color="auto"/>
            <w:right w:val="none" w:sz="0" w:space="0" w:color="auto"/>
          </w:divBdr>
        </w:div>
      </w:divsChild>
    </w:div>
    <w:div w:id="1279490202">
      <w:bodyDiv w:val="1"/>
      <w:marLeft w:val="0"/>
      <w:marRight w:val="0"/>
      <w:marTop w:val="0"/>
      <w:marBottom w:val="0"/>
      <w:divBdr>
        <w:top w:val="none" w:sz="0" w:space="0" w:color="auto"/>
        <w:left w:val="none" w:sz="0" w:space="0" w:color="auto"/>
        <w:bottom w:val="none" w:sz="0" w:space="0" w:color="auto"/>
        <w:right w:val="none" w:sz="0" w:space="0" w:color="auto"/>
      </w:divBdr>
    </w:div>
    <w:div w:id="1295481308">
      <w:bodyDiv w:val="1"/>
      <w:marLeft w:val="0"/>
      <w:marRight w:val="0"/>
      <w:marTop w:val="0"/>
      <w:marBottom w:val="0"/>
      <w:divBdr>
        <w:top w:val="none" w:sz="0" w:space="0" w:color="auto"/>
        <w:left w:val="none" w:sz="0" w:space="0" w:color="auto"/>
        <w:bottom w:val="none" w:sz="0" w:space="0" w:color="auto"/>
        <w:right w:val="none" w:sz="0" w:space="0" w:color="auto"/>
      </w:divBdr>
    </w:div>
    <w:div w:id="1335375750">
      <w:bodyDiv w:val="1"/>
      <w:marLeft w:val="0"/>
      <w:marRight w:val="0"/>
      <w:marTop w:val="0"/>
      <w:marBottom w:val="0"/>
      <w:divBdr>
        <w:top w:val="none" w:sz="0" w:space="0" w:color="auto"/>
        <w:left w:val="none" w:sz="0" w:space="0" w:color="auto"/>
        <w:bottom w:val="none" w:sz="0" w:space="0" w:color="auto"/>
        <w:right w:val="none" w:sz="0" w:space="0" w:color="auto"/>
      </w:divBdr>
    </w:div>
    <w:div w:id="1383821835">
      <w:bodyDiv w:val="1"/>
      <w:marLeft w:val="0"/>
      <w:marRight w:val="0"/>
      <w:marTop w:val="0"/>
      <w:marBottom w:val="0"/>
      <w:divBdr>
        <w:top w:val="none" w:sz="0" w:space="0" w:color="auto"/>
        <w:left w:val="none" w:sz="0" w:space="0" w:color="auto"/>
        <w:bottom w:val="none" w:sz="0" w:space="0" w:color="auto"/>
        <w:right w:val="none" w:sz="0" w:space="0" w:color="auto"/>
      </w:divBdr>
    </w:div>
    <w:div w:id="1405251528">
      <w:bodyDiv w:val="1"/>
      <w:marLeft w:val="0"/>
      <w:marRight w:val="0"/>
      <w:marTop w:val="0"/>
      <w:marBottom w:val="0"/>
      <w:divBdr>
        <w:top w:val="none" w:sz="0" w:space="0" w:color="auto"/>
        <w:left w:val="none" w:sz="0" w:space="0" w:color="auto"/>
        <w:bottom w:val="none" w:sz="0" w:space="0" w:color="auto"/>
        <w:right w:val="none" w:sz="0" w:space="0" w:color="auto"/>
      </w:divBdr>
    </w:div>
    <w:div w:id="1410270215">
      <w:bodyDiv w:val="1"/>
      <w:marLeft w:val="0"/>
      <w:marRight w:val="0"/>
      <w:marTop w:val="0"/>
      <w:marBottom w:val="0"/>
      <w:divBdr>
        <w:top w:val="none" w:sz="0" w:space="0" w:color="auto"/>
        <w:left w:val="none" w:sz="0" w:space="0" w:color="auto"/>
        <w:bottom w:val="none" w:sz="0" w:space="0" w:color="auto"/>
        <w:right w:val="none" w:sz="0" w:space="0" w:color="auto"/>
      </w:divBdr>
    </w:div>
    <w:div w:id="1451627155">
      <w:bodyDiv w:val="1"/>
      <w:marLeft w:val="0"/>
      <w:marRight w:val="0"/>
      <w:marTop w:val="0"/>
      <w:marBottom w:val="0"/>
      <w:divBdr>
        <w:top w:val="none" w:sz="0" w:space="0" w:color="auto"/>
        <w:left w:val="none" w:sz="0" w:space="0" w:color="auto"/>
        <w:bottom w:val="none" w:sz="0" w:space="0" w:color="auto"/>
        <w:right w:val="none" w:sz="0" w:space="0" w:color="auto"/>
      </w:divBdr>
    </w:div>
    <w:div w:id="1458721678">
      <w:bodyDiv w:val="1"/>
      <w:marLeft w:val="0"/>
      <w:marRight w:val="0"/>
      <w:marTop w:val="0"/>
      <w:marBottom w:val="0"/>
      <w:divBdr>
        <w:top w:val="none" w:sz="0" w:space="0" w:color="auto"/>
        <w:left w:val="none" w:sz="0" w:space="0" w:color="auto"/>
        <w:bottom w:val="none" w:sz="0" w:space="0" w:color="auto"/>
        <w:right w:val="none" w:sz="0" w:space="0" w:color="auto"/>
      </w:divBdr>
    </w:div>
    <w:div w:id="1493985526">
      <w:bodyDiv w:val="1"/>
      <w:marLeft w:val="0"/>
      <w:marRight w:val="0"/>
      <w:marTop w:val="0"/>
      <w:marBottom w:val="0"/>
      <w:divBdr>
        <w:top w:val="none" w:sz="0" w:space="0" w:color="auto"/>
        <w:left w:val="none" w:sz="0" w:space="0" w:color="auto"/>
        <w:bottom w:val="none" w:sz="0" w:space="0" w:color="auto"/>
        <w:right w:val="none" w:sz="0" w:space="0" w:color="auto"/>
      </w:divBdr>
    </w:div>
    <w:div w:id="1498224868">
      <w:bodyDiv w:val="1"/>
      <w:marLeft w:val="0"/>
      <w:marRight w:val="0"/>
      <w:marTop w:val="0"/>
      <w:marBottom w:val="0"/>
      <w:divBdr>
        <w:top w:val="none" w:sz="0" w:space="0" w:color="auto"/>
        <w:left w:val="none" w:sz="0" w:space="0" w:color="auto"/>
        <w:bottom w:val="none" w:sz="0" w:space="0" w:color="auto"/>
        <w:right w:val="none" w:sz="0" w:space="0" w:color="auto"/>
      </w:divBdr>
    </w:div>
    <w:div w:id="1672947084">
      <w:bodyDiv w:val="1"/>
      <w:marLeft w:val="0"/>
      <w:marRight w:val="0"/>
      <w:marTop w:val="0"/>
      <w:marBottom w:val="0"/>
      <w:divBdr>
        <w:top w:val="none" w:sz="0" w:space="0" w:color="auto"/>
        <w:left w:val="none" w:sz="0" w:space="0" w:color="auto"/>
        <w:bottom w:val="none" w:sz="0" w:space="0" w:color="auto"/>
        <w:right w:val="none" w:sz="0" w:space="0" w:color="auto"/>
      </w:divBdr>
    </w:div>
    <w:div w:id="1738085170">
      <w:bodyDiv w:val="1"/>
      <w:marLeft w:val="0"/>
      <w:marRight w:val="0"/>
      <w:marTop w:val="0"/>
      <w:marBottom w:val="0"/>
      <w:divBdr>
        <w:top w:val="none" w:sz="0" w:space="0" w:color="auto"/>
        <w:left w:val="none" w:sz="0" w:space="0" w:color="auto"/>
        <w:bottom w:val="none" w:sz="0" w:space="0" w:color="auto"/>
        <w:right w:val="none" w:sz="0" w:space="0" w:color="auto"/>
      </w:divBdr>
    </w:div>
    <w:div w:id="1778210954">
      <w:bodyDiv w:val="1"/>
      <w:marLeft w:val="0"/>
      <w:marRight w:val="0"/>
      <w:marTop w:val="0"/>
      <w:marBottom w:val="0"/>
      <w:divBdr>
        <w:top w:val="none" w:sz="0" w:space="0" w:color="auto"/>
        <w:left w:val="none" w:sz="0" w:space="0" w:color="auto"/>
        <w:bottom w:val="none" w:sz="0" w:space="0" w:color="auto"/>
        <w:right w:val="none" w:sz="0" w:space="0" w:color="auto"/>
      </w:divBdr>
    </w:div>
    <w:div w:id="1787508267">
      <w:bodyDiv w:val="1"/>
      <w:marLeft w:val="0"/>
      <w:marRight w:val="0"/>
      <w:marTop w:val="0"/>
      <w:marBottom w:val="0"/>
      <w:divBdr>
        <w:top w:val="none" w:sz="0" w:space="0" w:color="auto"/>
        <w:left w:val="none" w:sz="0" w:space="0" w:color="auto"/>
        <w:bottom w:val="none" w:sz="0" w:space="0" w:color="auto"/>
        <w:right w:val="none" w:sz="0" w:space="0" w:color="auto"/>
      </w:divBdr>
    </w:div>
    <w:div w:id="1822234838">
      <w:bodyDiv w:val="1"/>
      <w:marLeft w:val="0"/>
      <w:marRight w:val="0"/>
      <w:marTop w:val="0"/>
      <w:marBottom w:val="0"/>
      <w:divBdr>
        <w:top w:val="none" w:sz="0" w:space="0" w:color="auto"/>
        <w:left w:val="none" w:sz="0" w:space="0" w:color="auto"/>
        <w:bottom w:val="none" w:sz="0" w:space="0" w:color="auto"/>
        <w:right w:val="none" w:sz="0" w:space="0" w:color="auto"/>
      </w:divBdr>
    </w:div>
    <w:div w:id="1831168136">
      <w:bodyDiv w:val="1"/>
      <w:marLeft w:val="0"/>
      <w:marRight w:val="0"/>
      <w:marTop w:val="0"/>
      <w:marBottom w:val="0"/>
      <w:divBdr>
        <w:top w:val="none" w:sz="0" w:space="0" w:color="auto"/>
        <w:left w:val="none" w:sz="0" w:space="0" w:color="auto"/>
        <w:bottom w:val="none" w:sz="0" w:space="0" w:color="auto"/>
        <w:right w:val="none" w:sz="0" w:space="0" w:color="auto"/>
      </w:divBdr>
    </w:div>
    <w:div w:id="1867908115">
      <w:bodyDiv w:val="1"/>
      <w:marLeft w:val="0"/>
      <w:marRight w:val="0"/>
      <w:marTop w:val="0"/>
      <w:marBottom w:val="0"/>
      <w:divBdr>
        <w:top w:val="none" w:sz="0" w:space="0" w:color="auto"/>
        <w:left w:val="none" w:sz="0" w:space="0" w:color="auto"/>
        <w:bottom w:val="none" w:sz="0" w:space="0" w:color="auto"/>
        <w:right w:val="none" w:sz="0" w:space="0" w:color="auto"/>
      </w:divBdr>
    </w:div>
    <w:div w:id="1899516376">
      <w:bodyDiv w:val="1"/>
      <w:marLeft w:val="0"/>
      <w:marRight w:val="0"/>
      <w:marTop w:val="0"/>
      <w:marBottom w:val="0"/>
      <w:divBdr>
        <w:top w:val="none" w:sz="0" w:space="0" w:color="auto"/>
        <w:left w:val="none" w:sz="0" w:space="0" w:color="auto"/>
        <w:bottom w:val="none" w:sz="0" w:space="0" w:color="auto"/>
        <w:right w:val="none" w:sz="0" w:space="0" w:color="auto"/>
      </w:divBdr>
    </w:div>
    <w:div w:id="1916939822">
      <w:bodyDiv w:val="1"/>
      <w:marLeft w:val="0"/>
      <w:marRight w:val="0"/>
      <w:marTop w:val="0"/>
      <w:marBottom w:val="0"/>
      <w:divBdr>
        <w:top w:val="none" w:sz="0" w:space="0" w:color="auto"/>
        <w:left w:val="none" w:sz="0" w:space="0" w:color="auto"/>
        <w:bottom w:val="none" w:sz="0" w:space="0" w:color="auto"/>
        <w:right w:val="none" w:sz="0" w:space="0" w:color="auto"/>
      </w:divBdr>
    </w:div>
    <w:div w:id="1948151403">
      <w:bodyDiv w:val="1"/>
      <w:marLeft w:val="0"/>
      <w:marRight w:val="0"/>
      <w:marTop w:val="0"/>
      <w:marBottom w:val="0"/>
      <w:divBdr>
        <w:top w:val="none" w:sz="0" w:space="0" w:color="auto"/>
        <w:left w:val="none" w:sz="0" w:space="0" w:color="auto"/>
        <w:bottom w:val="none" w:sz="0" w:space="0" w:color="auto"/>
        <w:right w:val="none" w:sz="0" w:space="0" w:color="auto"/>
      </w:divBdr>
    </w:div>
    <w:div w:id="1955017808">
      <w:bodyDiv w:val="1"/>
      <w:marLeft w:val="0"/>
      <w:marRight w:val="0"/>
      <w:marTop w:val="0"/>
      <w:marBottom w:val="0"/>
      <w:divBdr>
        <w:top w:val="none" w:sz="0" w:space="0" w:color="auto"/>
        <w:left w:val="none" w:sz="0" w:space="0" w:color="auto"/>
        <w:bottom w:val="none" w:sz="0" w:space="0" w:color="auto"/>
        <w:right w:val="none" w:sz="0" w:space="0" w:color="auto"/>
      </w:divBdr>
    </w:div>
    <w:div w:id="2005745092">
      <w:bodyDiv w:val="1"/>
      <w:marLeft w:val="0"/>
      <w:marRight w:val="0"/>
      <w:marTop w:val="0"/>
      <w:marBottom w:val="0"/>
      <w:divBdr>
        <w:top w:val="none" w:sz="0" w:space="0" w:color="auto"/>
        <w:left w:val="none" w:sz="0" w:space="0" w:color="auto"/>
        <w:bottom w:val="none" w:sz="0" w:space="0" w:color="auto"/>
        <w:right w:val="none" w:sz="0" w:space="0" w:color="auto"/>
      </w:divBdr>
    </w:div>
    <w:div w:id="2023042086">
      <w:bodyDiv w:val="1"/>
      <w:marLeft w:val="0"/>
      <w:marRight w:val="0"/>
      <w:marTop w:val="0"/>
      <w:marBottom w:val="0"/>
      <w:divBdr>
        <w:top w:val="none" w:sz="0" w:space="0" w:color="auto"/>
        <w:left w:val="none" w:sz="0" w:space="0" w:color="auto"/>
        <w:bottom w:val="none" w:sz="0" w:space="0" w:color="auto"/>
        <w:right w:val="none" w:sz="0" w:space="0" w:color="auto"/>
      </w:divBdr>
    </w:div>
    <w:div w:id="2025744071">
      <w:bodyDiv w:val="1"/>
      <w:marLeft w:val="0"/>
      <w:marRight w:val="0"/>
      <w:marTop w:val="0"/>
      <w:marBottom w:val="0"/>
      <w:divBdr>
        <w:top w:val="none" w:sz="0" w:space="0" w:color="auto"/>
        <w:left w:val="none" w:sz="0" w:space="0" w:color="auto"/>
        <w:bottom w:val="none" w:sz="0" w:space="0" w:color="auto"/>
        <w:right w:val="none" w:sz="0" w:space="0" w:color="auto"/>
      </w:divBdr>
    </w:div>
    <w:div w:id="2080710533">
      <w:bodyDiv w:val="1"/>
      <w:marLeft w:val="0"/>
      <w:marRight w:val="0"/>
      <w:marTop w:val="0"/>
      <w:marBottom w:val="0"/>
      <w:divBdr>
        <w:top w:val="none" w:sz="0" w:space="0" w:color="auto"/>
        <w:left w:val="none" w:sz="0" w:space="0" w:color="auto"/>
        <w:bottom w:val="none" w:sz="0" w:space="0" w:color="auto"/>
        <w:right w:val="none" w:sz="0" w:space="0" w:color="auto"/>
      </w:divBdr>
    </w:div>
    <w:div w:id="2122795752">
      <w:bodyDiv w:val="1"/>
      <w:marLeft w:val="0"/>
      <w:marRight w:val="0"/>
      <w:marTop w:val="0"/>
      <w:marBottom w:val="0"/>
      <w:divBdr>
        <w:top w:val="none" w:sz="0" w:space="0" w:color="auto"/>
        <w:left w:val="none" w:sz="0" w:space="0" w:color="auto"/>
        <w:bottom w:val="none" w:sz="0" w:space="0" w:color="auto"/>
        <w:right w:val="none" w:sz="0" w:space="0" w:color="auto"/>
      </w:divBdr>
    </w:div>
    <w:div w:id="21364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s://confluence.ihtsdotools.org/display/~edegroot" TargetMode="External"/><Relationship Id="rId21" Type="http://schemas.openxmlformats.org/officeDocument/2006/relationships/hyperlink" Target="https://confluence.ihtsdotools.org/download/attachments/34869997/20170110_CMAG_draft%20minutes_v0.1.docx?api=v2" TargetMode="External"/><Relationship Id="rId22" Type="http://schemas.openxmlformats.org/officeDocument/2006/relationships/hyperlink" Target="https://confluence.ihtsdotools.org/display/cmag/CMAG+Action+List" TargetMode="External"/><Relationship Id="rId23" Type="http://schemas.openxmlformats.org/officeDocument/2006/relationships/hyperlink" Target="https://confluence.ihtsdotools.org/display/IHTSDO1/SCTQA-92+Revise+Care+plan+concepts" TargetMode="External"/><Relationship Id="rId24" Type="http://schemas.openxmlformats.org/officeDocument/2006/relationships/hyperlink" Target="https://confluence.ihtsdotools.org/display/cmag/Care+plans" TargetMode="External"/><Relationship Id="rId25" Type="http://schemas.openxmlformats.org/officeDocument/2006/relationships/hyperlink" Target="https://confluence.ihtsdotools.org/download/attachments/38241040/Care%20Plan%20Representation.pptx?api=v2" TargetMode="External"/><Relationship Id="rId26" Type="http://schemas.openxmlformats.org/officeDocument/2006/relationships/hyperlink" Target="https://confluence.ihtsdotools.org/display/cmag/Care+plans" TargetMode="External"/><Relationship Id="rId27" Type="http://schemas.openxmlformats.org/officeDocument/2006/relationships/hyperlink" Target="https://confluence.ihtsdotools.org/display/cmag/Care+plans" TargetMode="External"/><Relationship Id="rId28" Type="http://schemas.openxmlformats.org/officeDocument/2006/relationships/hyperlink" Target="https://confluence.ihtsdotools.org/display/cmag/Prioritisation+of+Content+Tracker+Components" TargetMode="External"/><Relationship Id="rId29" Type="http://schemas.openxmlformats.org/officeDocument/2006/relationships/hyperlink" Target="https://confluence.ihtsdotools.org/pages/viewpage.action?pageId=38241042"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mailto:cri@snomed.org" TargetMode="External"/><Relationship Id="rId31" Type="http://schemas.openxmlformats.org/officeDocument/2006/relationships/header" Target="header1.xml"/><Relationship Id="rId32" Type="http://schemas.openxmlformats.org/officeDocument/2006/relationships/footer" Target="footer1.xml"/><Relationship Id="rId9" Type="http://schemas.openxmlformats.org/officeDocument/2006/relationships/hyperlink" Target="https://confluence.ihtsdotools.org/display/~crichardson" TargetMode="Externa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eader" Target="header2.xml"/><Relationship Id="rId34" Type="http://schemas.openxmlformats.org/officeDocument/2006/relationships/footer" Target="footer2.xml"/><Relationship Id="rId35" Type="http://schemas.openxmlformats.org/officeDocument/2006/relationships/fontTable" Target="fontTable.xml"/><Relationship Id="rId36" Type="http://schemas.openxmlformats.org/officeDocument/2006/relationships/theme" Target="theme/theme1.xml"/><Relationship Id="rId10" Type="http://schemas.openxmlformats.org/officeDocument/2006/relationships/hyperlink" Target="https://confluence.ihtsdotools.org/display/~lmacneil" TargetMode="External"/><Relationship Id="rId11" Type="http://schemas.openxmlformats.org/officeDocument/2006/relationships/hyperlink" Target="https://confluence.ihtsdotools.org/display/~ewooler" TargetMode="External"/><Relationship Id="rId12" Type="http://schemas.openxmlformats.org/officeDocument/2006/relationships/hyperlink" Target="https://confluence.ihtsdotools.org/display/~dkarlsson" TargetMode="External"/><Relationship Id="rId13" Type="http://schemas.openxmlformats.org/officeDocument/2006/relationships/hyperlink" Target="https://confluence.ihtsdotools.org/display/~mcordell" TargetMode="External"/><Relationship Id="rId14" Type="http://schemas.openxmlformats.org/officeDocument/2006/relationships/hyperlink" Target="https://confluence.ihtsdotools.org/display/~jfountain" TargetMode="External"/><Relationship Id="rId15" Type="http://schemas.openxmlformats.org/officeDocument/2006/relationships/hyperlink" Target="https://confluence.ihtsdotools.org/display/~cdanielsen" TargetMode="External"/><Relationship Id="rId16" Type="http://schemas.openxmlformats.org/officeDocument/2006/relationships/hyperlink" Target="https://confluence.ihtsdotools.org/display/~jven" TargetMode="External"/><Relationship Id="rId17" Type="http://schemas.openxmlformats.org/officeDocument/2006/relationships/hyperlink" Target="https://confluence.ihtsdotools.org/display/~mharry" TargetMode="External"/><Relationship Id="rId18" Type="http://schemas.openxmlformats.org/officeDocument/2006/relationships/hyperlink" Target="https://confluence.ihtsdotools.org/display/~lparisien" TargetMode="External"/><Relationship Id="rId19" Type="http://schemas.openxmlformats.org/officeDocument/2006/relationships/hyperlink" Target="https://confluence.ihtsdotools.org/display/~obodenrei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FleurMcBriar_IHTSDO:Downloads:IHTSDO_Meeting_Minutes_Template_2014%2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F8B31-1899-8640-8CBA-AE0B6A74D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IHTSDO_Meeting_Minutes_Template_2014 (3).dotx</Template>
  <TotalTime>1</TotalTime>
  <Pages>1</Pages>
  <Words>1099</Words>
  <Characters>6266</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IHTSDO</Company>
  <LinksUpToDate>false</LinksUpToDate>
  <CharactersWithSpaces>7351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&lt;Meeting Name&gt; minutes</dc:title>
  <dc:subject/>
  <dc:creator>Fleur McBriar_IHTSDO</dc:creator>
  <cp:keywords/>
  <dc:description/>
  <cp:lastModifiedBy>CATHERINE RICHARDSON</cp:lastModifiedBy>
  <cp:revision>3</cp:revision>
  <cp:lastPrinted>2015-11-19T12:28:00Z</cp:lastPrinted>
  <dcterms:created xsi:type="dcterms:W3CDTF">2017-03-24T02:29:00Z</dcterms:created>
  <dcterms:modified xsi:type="dcterms:W3CDTF">2017-03-24T02:39:00Z</dcterms:modified>
  <cp:category/>
</cp:coreProperties>
</file>